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EE18" w14:textId="77777777" w:rsidR="00F719D5" w:rsidRPr="00974319" w:rsidRDefault="00F719D5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en-US"/>
        </w:rPr>
      </w:pPr>
    </w:p>
    <w:p w14:paraId="7742B8C0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5B69A22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943E8FC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D4DF533" w14:textId="77777777" w:rsidR="00A01018" w:rsidRPr="00CC47BB" w:rsidRDefault="00A01018" w:rsidP="00530EDE">
      <w:pPr>
        <w:pStyle w:val="Twordnormal"/>
        <w:ind w:firstLine="0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2C45D59" w14:textId="33725285" w:rsidR="00F74B1B" w:rsidRPr="00CC47BB" w:rsidRDefault="00530EDE" w:rsidP="00530EDE">
      <w:pPr>
        <w:pStyle w:val="Twordnormal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                                                                                          </w:t>
      </w:r>
      <w:r w:rsidR="0039704B" w:rsidRPr="00CC47BB">
        <w:rPr>
          <w:rFonts w:ascii="Calibri" w:hAnsi="Calibri"/>
          <w:i w:val="0"/>
          <w:iCs/>
          <w:sz w:val="22"/>
          <w:szCs w:val="22"/>
          <w:lang w:val="uk-UA"/>
        </w:rPr>
        <w:t>ЗАТВЕРДЖУЮ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>:</w:t>
      </w:r>
    </w:p>
    <w:p w14:paraId="523E0589" w14:textId="77777777" w:rsidR="0039704B" w:rsidRPr="002439BD" w:rsidRDefault="0039704B" w:rsidP="00EF2D31">
      <w:pPr>
        <w:pStyle w:val="Twordnormal"/>
        <w:rPr>
          <w:rFonts w:ascii="Calibri" w:hAnsi="Calibri"/>
          <w:i w:val="0"/>
          <w:iCs/>
          <w:sz w:val="22"/>
          <w:szCs w:val="22"/>
        </w:rPr>
      </w:pPr>
    </w:p>
    <w:p w14:paraId="30672952" w14:textId="3B4734C1" w:rsidR="00F719D5" w:rsidRDefault="00530EDE" w:rsidP="00530EDE">
      <w:pPr>
        <w:pStyle w:val="Twordnormal"/>
        <w:ind w:left="707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                                                                                Директор заводу</w:t>
      </w:r>
    </w:p>
    <w:p w14:paraId="314D440C" w14:textId="77777777" w:rsidR="00530EDE" w:rsidRPr="00CC47BB" w:rsidRDefault="00530EDE" w:rsidP="00530EDE">
      <w:pPr>
        <w:pStyle w:val="Twordnormal"/>
        <w:ind w:left="707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0A8EC62" w14:textId="6181A83E" w:rsidR="00F719D5" w:rsidRPr="00CC47BB" w:rsidRDefault="00F719D5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______</w:t>
      </w:r>
      <w:r w:rsidR="00530EDE">
        <w:rPr>
          <w:rFonts w:ascii="Calibri" w:hAnsi="Calibri"/>
          <w:i w:val="0"/>
          <w:iCs/>
          <w:sz w:val="22"/>
          <w:szCs w:val="22"/>
          <w:lang w:val="uk-UA"/>
        </w:rPr>
        <w:t>____</w:t>
      </w:r>
      <w:r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____   </w:t>
      </w:r>
      <w:r w:rsidR="00530EDE">
        <w:rPr>
          <w:rFonts w:ascii="Calibri" w:hAnsi="Calibri"/>
          <w:i w:val="0"/>
          <w:iCs/>
          <w:sz w:val="22"/>
          <w:szCs w:val="22"/>
          <w:lang w:val="uk-UA"/>
        </w:rPr>
        <w:t>Васильєв С.М.</w:t>
      </w:r>
    </w:p>
    <w:p w14:paraId="6B812AEA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5583F81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5891DD7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84AA31C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260597E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555F4F8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DA3786E" w14:textId="77777777" w:rsidR="00AD1D5C" w:rsidRPr="00CC47BB" w:rsidRDefault="0039704B" w:rsidP="00A1491F">
      <w:pPr>
        <w:pStyle w:val="1"/>
        <w:jc w:val="center"/>
        <w:rPr>
          <w:rFonts w:ascii="Calibri" w:hAnsi="Calibri"/>
          <w:b w:val="0"/>
          <w:sz w:val="36"/>
          <w:szCs w:val="36"/>
          <w:lang w:val="uk-UA"/>
        </w:rPr>
      </w:pPr>
      <w:r w:rsidRPr="00CC47BB">
        <w:rPr>
          <w:rFonts w:ascii="Calibri" w:hAnsi="Calibri"/>
          <w:b w:val="0"/>
          <w:sz w:val="36"/>
          <w:szCs w:val="36"/>
          <w:lang w:val="uk-UA"/>
        </w:rPr>
        <w:t>ТЕХНІЧНЕ ЗАВДАННЯ</w:t>
      </w:r>
    </w:p>
    <w:p w14:paraId="234FDF7E" w14:textId="77777777" w:rsidR="00F719D5" w:rsidRPr="00CC47BB" w:rsidRDefault="00F719D5" w:rsidP="00CF79B4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A3D9BD8" w14:textId="636D7F00" w:rsidR="00CF79B4" w:rsidRPr="00402DE2" w:rsidRDefault="00C20955" w:rsidP="007A2DC4">
      <w:pPr>
        <w:pStyle w:val="Twordnormal"/>
        <w:jc w:val="center"/>
        <w:rPr>
          <w:rFonts w:ascii="Calibri" w:hAnsi="Calibri"/>
          <w:b/>
          <w:i w:val="0"/>
          <w:iCs/>
          <w:color w:val="000000"/>
          <w:sz w:val="22"/>
          <w:szCs w:val="22"/>
          <w:lang w:val="uk-UA"/>
        </w:rPr>
      </w:pPr>
      <w:r w:rsidRPr="00402DE2">
        <w:rPr>
          <w:rFonts w:ascii="Calibri" w:hAnsi="Calibri"/>
          <w:b/>
          <w:i w:val="0"/>
          <w:iCs/>
          <w:color w:val="000000"/>
          <w:sz w:val="22"/>
          <w:szCs w:val="22"/>
          <w:lang w:val="uk-UA"/>
        </w:rPr>
        <w:t xml:space="preserve">На </w:t>
      </w:r>
      <w:r w:rsidR="00757191" w:rsidRPr="00402DE2">
        <w:rPr>
          <w:rFonts w:ascii="Calibri" w:hAnsi="Calibri"/>
          <w:b/>
          <w:i w:val="0"/>
          <w:iCs/>
          <w:color w:val="000000"/>
          <w:sz w:val="22"/>
          <w:szCs w:val="22"/>
          <w:lang w:val="uk-UA"/>
        </w:rPr>
        <w:t>«</w:t>
      </w:r>
      <w:r w:rsidR="00856D18">
        <w:rPr>
          <w:rFonts w:ascii="Calibri" w:hAnsi="Calibri"/>
          <w:b/>
          <w:i w:val="0"/>
          <w:iCs/>
          <w:color w:val="000000"/>
          <w:sz w:val="22"/>
          <w:szCs w:val="22"/>
          <w:lang w:val="uk-UA"/>
        </w:rPr>
        <w:t>Модернізаці</w:t>
      </w:r>
      <w:r w:rsidR="008B33FD">
        <w:rPr>
          <w:rFonts w:ascii="Calibri" w:hAnsi="Calibri"/>
          <w:b/>
          <w:i w:val="0"/>
          <w:iCs/>
          <w:color w:val="000000"/>
          <w:sz w:val="22"/>
          <w:szCs w:val="22"/>
          <w:lang w:val="uk-UA"/>
        </w:rPr>
        <w:t>ю</w:t>
      </w:r>
      <w:r w:rsidR="00856D18">
        <w:rPr>
          <w:rFonts w:ascii="Calibri" w:hAnsi="Calibri"/>
          <w:b/>
          <w:i w:val="0"/>
          <w:iCs/>
          <w:color w:val="000000"/>
          <w:sz w:val="22"/>
          <w:szCs w:val="22"/>
          <w:lang w:val="uk-UA"/>
        </w:rPr>
        <w:t xml:space="preserve"> аміачно</w:t>
      </w:r>
      <w:r w:rsidR="00D77709">
        <w:rPr>
          <w:rFonts w:ascii="Calibri" w:hAnsi="Calibri"/>
          <w:b/>
          <w:i w:val="0"/>
          <w:iCs/>
          <w:color w:val="000000"/>
          <w:sz w:val="22"/>
          <w:szCs w:val="22"/>
          <w:lang w:val="uk-UA"/>
        </w:rPr>
        <w:t>ї холодильної установки – підключення дренажного ресиверу»</w:t>
      </w:r>
    </w:p>
    <w:p w14:paraId="38909AB7" w14:textId="77777777" w:rsidR="00F74B1B" w:rsidRPr="00CC47BB" w:rsidRDefault="00F74B1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E8C31E1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3623E96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6B07BCA8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2DD73C4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4AEEE10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65EF96B4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3756EC1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B26A327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44DDC1E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A0259A4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735D440" w14:textId="77777777" w:rsidR="00B7725C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71C75C3" w14:textId="77777777" w:rsidR="007A2DC4" w:rsidRPr="00CC47BB" w:rsidRDefault="007A2DC4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9DEA3DD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D412FF2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8D94EE0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3B3B9CC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0EB9975" w14:textId="4B4975CD" w:rsidR="00A01018" w:rsidRPr="00D25579" w:rsidRDefault="00EB120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en-US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м.</w:t>
      </w:r>
      <w:r w:rsidR="00856116">
        <w:rPr>
          <w:rFonts w:ascii="Calibri" w:hAnsi="Calibri"/>
          <w:i w:val="0"/>
          <w:iCs/>
          <w:sz w:val="22"/>
          <w:szCs w:val="22"/>
          <w:lang w:val="uk-UA"/>
        </w:rPr>
        <w:t xml:space="preserve"> </w:t>
      </w:r>
      <w:r w:rsidR="00995069">
        <w:rPr>
          <w:rFonts w:ascii="Calibri" w:hAnsi="Calibri"/>
          <w:i w:val="0"/>
          <w:iCs/>
          <w:sz w:val="22"/>
          <w:szCs w:val="22"/>
          <w:lang w:val="uk-UA"/>
        </w:rPr>
        <w:t>Запоріжжя</w:t>
      </w:r>
      <w:r w:rsidR="00A01018"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 – 20</w:t>
      </w:r>
      <w:r w:rsidR="00106C0C" w:rsidRPr="00106C0C">
        <w:rPr>
          <w:rFonts w:ascii="Calibri" w:hAnsi="Calibri"/>
          <w:i w:val="0"/>
          <w:iCs/>
          <w:sz w:val="22"/>
          <w:szCs w:val="22"/>
        </w:rPr>
        <w:t>2</w:t>
      </w:r>
      <w:r w:rsidR="00D25579">
        <w:rPr>
          <w:rFonts w:ascii="Calibri" w:hAnsi="Calibri"/>
          <w:i w:val="0"/>
          <w:iCs/>
          <w:sz w:val="22"/>
          <w:szCs w:val="22"/>
          <w:lang w:val="en-US"/>
        </w:rPr>
        <w:t>4</w:t>
      </w:r>
    </w:p>
    <w:p w14:paraId="396AE8E2" w14:textId="77777777" w:rsidR="00C20955" w:rsidRPr="0040476D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eastAsia="en-US"/>
        </w:rPr>
      </w:pPr>
    </w:p>
    <w:p w14:paraId="5574F599" w14:textId="77777777" w:rsidR="00C20955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02FEE413" w14:textId="77777777" w:rsidR="00C20955" w:rsidRPr="00F734F5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07805930" w14:textId="77777777" w:rsidR="00C20955" w:rsidRPr="00F734F5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73BF3785" w14:textId="3D65CD68" w:rsidR="00E61F7F" w:rsidRDefault="00B7725C" w:rsidP="00EA138C">
      <w:pPr>
        <w:ind w:left="1494"/>
        <w:jc w:val="center"/>
        <w:outlineLvl w:val="0"/>
        <w:rPr>
          <w:rStyle w:val="af0"/>
          <w:rFonts w:ascii="Times New Roman" w:hAnsi="Times New Roman"/>
          <w:sz w:val="28"/>
          <w:szCs w:val="28"/>
          <w:lang w:val="uk-UA" w:eastAsia="en-US"/>
        </w:rPr>
      </w:pPr>
      <w:r w:rsidRPr="00F734F5">
        <w:rPr>
          <w:rStyle w:val="af0"/>
          <w:rFonts w:ascii="Calibri" w:hAnsi="Calibri"/>
          <w:sz w:val="28"/>
          <w:szCs w:val="28"/>
          <w:lang w:val="uk-UA" w:eastAsia="en-US"/>
        </w:rPr>
        <w:lastRenderedPageBreak/>
        <w:t>Загальні відомості</w:t>
      </w:r>
      <w:r w:rsidR="009D7358" w:rsidRPr="00F734F5">
        <w:rPr>
          <w:rStyle w:val="af0"/>
          <w:rFonts w:ascii="Calibri" w:hAnsi="Calibri"/>
          <w:sz w:val="28"/>
          <w:szCs w:val="28"/>
          <w:lang w:val="uk-UA" w:eastAsia="en-US"/>
        </w:rPr>
        <w:t>.</w:t>
      </w:r>
    </w:p>
    <w:p w14:paraId="09C1EE51" w14:textId="77777777" w:rsidR="00F366E4" w:rsidRPr="00317ED9" w:rsidRDefault="00F366E4" w:rsidP="007F1DCD">
      <w:pPr>
        <w:pStyle w:val="Twordnormal"/>
        <w:widowControl w:val="0"/>
        <w:numPr>
          <w:ilvl w:val="0"/>
          <w:numId w:val="29"/>
        </w:numPr>
        <w:spacing w:line="360" w:lineRule="auto"/>
        <w:jc w:val="left"/>
        <w:rPr>
          <w:rFonts w:ascii="Times New Roman" w:hAnsi="Times New Roman"/>
          <w:i w:val="0"/>
          <w:iCs/>
          <w:sz w:val="24"/>
        </w:rPr>
      </w:pPr>
      <w:r w:rsidRPr="00317ED9">
        <w:rPr>
          <w:rFonts w:ascii="Times New Roman" w:hAnsi="Times New Roman"/>
          <w:i w:val="0"/>
          <w:iCs/>
          <w:sz w:val="24"/>
        </w:rPr>
        <w:t>Область застосування.</w:t>
      </w:r>
    </w:p>
    <w:p w14:paraId="6FE05CC9" w14:textId="22CD6085" w:rsidR="00F366E4" w:rsidRPr="00317ED9" w:rsidRDefault="00F366E4" w:rsidP="007F1DCD">
      <w:pPr>
        <w:pStyle w:val="Twordnormal"/>
        <w:widowControl w:val="0"/>
        <w:numPr>
          <w:ilvl w:val="0"/>
          <w:numId w:val="29"/>
        </w:numPr>
        <w:spacing w:line="360" w:lineRule="auto"/>
        <w:jc w:val="left"/>
        <w:rPr>
          <w:rFonts w:ascii="Times New Roman" w:hAnsi="Times New Roman"/>
          <w:i w:val="0"/>
          <w:iCs/>
          <w:sz w:val="24"/>
        </w:rPr>
      </w:pPr>
      <w:r w:rsidRPr="00317ED9">
        <w:rPr>
          <w:rFonts w:ascii="Times New Roman" w:hAnsi="Times New Roman"/>
          <w:i w:val="0"/>
          <w:iCs/>
          <w:sz w:val="24"/>
        </w:rPr>
        <w:t>Дане технічне завдання містить осно</w:t>
      </w:r>
      <w:r w:rsidR="00B6098D" w:rsidRPr="00317ED9">
        <w:rPr>
          <w:rFonts w:ascii="Times New Roman" w:hAnsi="Times New Roman"/>
          <w:i w:val="0"/>
          <w:iCs/>
          <w:sz w:val="24"/>
        </w:rPr>
        <w:t xml:space="preserve">вні вимоги до </w:t>
      </w:r>
      <w:r w:rsidR="008B33FD">
        <w:rPr>
          <w:rFonts w:ascii="Times New Roman" w:hAnsi="Times New Roman"/>
          <w:i w:val="0"/>
          <w:iCs/>
          <w:sz w:val="24"/>
          <w:lang w:val="uk-UA"/>
        </w:rPr>
        <w:t>м</w:t>
      </w:r>
      <w:r w:rsidR="00B54706" w:rsidRPr="00B54706">
        <w:rPr>
          <w:rFonts w:ascii="Times New Roman" w:hAnsi="Times New Roman"/>
          <w:i w:val="0"/>
          <w:iCs/>
          <w:sz w:val="24"/>
          <w:lang w:val="uk-UA"/>
        </w:rPr>
        <w:t>одернізаці</w:t>
      </w:r>
      <w:r w:rsidR="008B33FD">
        <w:rPr>
          <w:rFonts w:ascii="Times New Roman" w:hAnsi="Times New Roman"/>
          <w:i w:val="0"/>
          <w:iCs/>
          <w:sz w:val="24"/>
          <w:lang w:val="uk-UA"/>
        </w:rPr>
        <w:t>ї</w:t>
      </w:r>
      <w:r w:rsidR="00B54706" w:rsidRPr="00B54706">
        <w:rPr>
          <w:rFonts w:ascii="Times New Roman" w:hAnsi="Times New Roman"/>
          <w:i w:val="0"/>
          <w:iCs/>
          <w:sz w:val="24"/>
          <w:lang w:val="uk-UA"/>
        </w:rPr>
        <w:t xml:space="preserve"> аміачної холодильної установки – підключення дренажного ресиверу</w:t>
      </w:r>
      <w:r w:rsidR="00774524" w:rsidRPr="00317ED9">
        <w:rPr>
          <w:rFonts w:ascii="Times New Roman" w:hAnsi="Times New Roman"/>
          <w:i w:val="0"/>
          <w:iCs/>
          <w:sz w:val="24"/>
        </w:rPr>
        <w:t xml:space="preserve"> П</w:t>
      </w:r>
      <w:r w:rsidR="001C7CB2">
        <w:rPr>
          <w:rFonts w:ascii="Times New Roman" w:hAnsi="Times New Roman"/>
          <w:i w:val="0"/>
          <w:iCs/>
          <w:sz w:val="24"/>
          <w:lang w:val="uk-UA"/>
        </w:rPr>
        <w:t>р</w:t>
      </w:r>
      <w:r w:rsidR="00774524" w:rsidRPr="00317ED9">
        <w:rPr>
          <w:rFonts w:ascii="Times New Roman" w:hAnsi="Times New Roman"/>
          <w:i w:val="0"/>
          <w:iCs/>
          <w:sz w:val="24"/>
        </w:rPr>
        <w:t>АТ «Карлсберг Україна» м. З</w:t>
      </w:r>
      <w:r w:rsidR="00774524" w:rsidRPr="00317ED9">
        <w:rPr>
          <w:rFonts w:ascii="Times New Roman" w:hAnsi="Times New Roman"/>
          <w:i w:val="0"/>
          <w:iCs/>
          <w:sz w:val="24"/>
          <w:lang w:val="uk-UA"/>
        </w:rPr>
        <w:t>апоріжжя</w:t>
      </w:r>
      <w:r w:rsidRPr="00317ED9">
        <w:rPr>
          <w:rFonts w:ascii="Times New Roman" w:hAnsi="Times New Roman"/>
          <w:i w:val="0"/>
          <w:iCs/>
          <w:sz w:val="24"/>
        </w:rPr>
        <w:t>.</w:t>
      </w:r>
    </w:p>
    <w:p w14:paraId="0D54702D" w14:textId="77777777" w:rsidR="00F366E4" w:rsidRPr="00317ED9" w:rsidRDefault="00F366E4" w:rsidP="007F1DCD">
      <w:pPr>
        <w:pStyle w:val="Twordnormal"/>
        <w:widowControl w:val="0"/>
        <w:numPr>
          <w:ilvl w:val="0"/>
          <w:numId w:val="29"/>
        </w:numPr>
        <w:spacing w:line="360" w:lineRule="auto"/>
        <w:jc w:val="left"/>
        <w:rPr>
          <w:rFonts w:ascii="Times New Roman" w:hAnsi="Times New Roman"/>
          <w:i w:val="0"/>
          <w:iCs/>
          <w:sz w:val="24"/>
        </w:rPr>
      </w:pPr>
      <w:r w:rsidRPr="00317ED9">
        <w:rPr>
          <w:rFonts w:ascii="Times New Roman" w:hAnsi="Times New Roman"/>
          <w:i w:val="0"/>
          <w:iCs/>
          <w:sz w:val="24"/>
        </w:rPr>
        <w:t>Найменування та адреси підприємства – ПІДРЯДНИКа визначається за результатами вибору підрядної організації на тендерній основі.</w:t>
      </w:r>
    </w:p>
    <w:p w14:paraId="7B602A36" w14:textId="77777777" w:rsidR="00F366E4" w:rsidRPr="00317ED9" w:rsidRDefault="00F366E4" w:rsidP="007F1DCD">
      <w:pPr>
        <w:pStyle w:val="Twordnormal"/>
        <w:widowControl w:val="0"/>
        <w:numPr>
          <w:ilvl w:val="0"/>
          <w:numId w:val="29"/>
        </w:numPr>
        <w:spacing w:line="360" w:lineRule="auto"/>
        <w:jc w:val="left"/>
        <w:rPr>
          <w:rFonts w:ascii="Times New Roman" w:hAnsi="Times New Roman"/>
          <w:i w:val="0"/>
          <w:iCs/>
          <w:sz w:val="24"/>
        </w:rPr>
      </w:pPr>
      <w:r w:rsidRPr="00317ED9">
        <w:rPr>
          <w:rFonts w:ascii="Times New Roman" w:hAnsi="Times New Roman"/>
          <w:i w:val="0"/>
          <w:iCs/>
          <w:sz w:val="24"/>
        </w:rPr>
        <w:t>Найменування та адресу підприємства - ЗАМОВНИКА</w:t>
      </w:r>
      <w:r w:rsidRPr="00317ED9">
        <w:rPr>
          <w:rFonts w:ascii="Times New Roman" w:hAnsi="Times New Roman"/>
          <w:i w:val="0"/>
          <w:iCs/>
          <w:sz w:val="24"/>
        </w:rPr>
        <w:br/>
        <w:t>Підприємство - ЗАМОВНИК: ПРИВАТНЕ АКЦІОНЕРНЕ ТОВАРИСТВО «КАРЛСБЕРГ УКРАЇНА» 03026, УКРАЇНА,</w:t>
      </w:r>
      <w:r w:rsidR="00774524" w:rsidRPr="00317ED9">
        <w:rPr>
          <w:rFonts w:ascii="Times New Roman" w:hAnsi="Times New Roman"/>
          <w:i w:val="0"/>
          <w:iCs/>
          <w:sz w:val="24"/>
        </w:rPr>
        <w:t xml:space="preserve"> м. З</w:t>
      </w:r>
      <w:r w:rsidR="00774524" w:rsidRPr="00317ED9">
        <w:rPr>
          <w:rFonts w:ascii="Times New Roman" w:hAnsi="Times New Roman"/>
          <w:i w:val="0"/>
          <w:iCs/>
          <w:sz w:val="24"/>
          <w:lang w:val="uk-UA"/>
        </w:rPr>
        <w:t>апоріжжя</w:t>
      </w:r>
      <w:r w:rsidRPr="00317ED9">
        <w:rPr>
          <w:rFonts w:ascii="Times New Roman" w:hAnsi="Times New Roman"/>
          <w:i w:val="0"/>
          <w:iCs/>
          <w:sz w:val="24"/>
        </w:rPr>
        <w:t xml:space="preserve">, вул. </w:t>
      </w:r>
      <w:r w:rsidR="00774524" w:rsidRPr="00317ED9">
        <w:rPr>
          <w:rFonts w:ascii="Times New Roman" w:hAnsi="Times New Roman"/>
          <w:i w:val="0"/>
          <w:iCs/>
          <w:sz w:val="24"/>
          <w:lang w:val="uk-UA"/>
        </w:rPr>
        <w:t>Василя Стуса</w:t>
      </w:r>
      <w:r w:rsidR="00774524" w:rsidRPr="00317ED9">
        <w:rPr>
          <w:rFonts w:ascii="Times New Roman" w:hAnsi="Times New Roman"/>
          <w:i w:val="0"/>
          <w:iCs/>
          <w:sz w:val="24"/>
        </w:rPr>
        <w:t>, 6</w:t>
      </w:r>
      <w:r w:rsidRPr="00317ED9">
        <w:rPr>
          <w:rFonts w:ascii="Times New Roman" w:hAnsi="Times New Roman"/>
          <w:i w:val="0"/>
          <w:iCs/>
          <w:sz w:val="24"/>
        </w:rPr>
        <w:t>.</w:t>
      </w:r>
    </w:p>
    <w:p w14:paraId="33405ED7" w14:textId="77777777" w:rsidR="00F366E4" w:rsidRPr="00317ED9" w:rsidRDefault="00F366E4" w:rsidP="007F1DCD">
      <w:pPr>
        <w:pStyle w:val="Twordnormal"/>
        <w:widowControl w:val="0"/>
        <w:numPr>
          <w:ilvl w:val="0"/>
          <w:numId w:val="29"/>
        </w:numPr>
        <w:spacing w:line="360" w:lineRule="auto"/>
        <w:jc w:val="left"/>
        <w:rPr>
          <w:rFonts w:ascii="Times New Roman" w:hAnsi="Times New Roman"/>
          <w:i w:val="0"/>
          <w:iCs/>
          <w:sz w:val="24"/>
        </w:rPr>
      </w:pPr>
      <w:r w:rsidRPr="00317ED9">
        <w:rPr>
          <w:rFonts w:ascii="Times New Roman" w:hAnsi="Times New Roman"/>
          <w:i w:val="0"/>
          <w:iCs/>
          <w:sz w:val="24"/>
        </w:rPr>
        <w:t>Терміни виконання робіт</w:t>
      </w:r>
      <w:r w:rsidR="00856116" w:rsidRPr="00317ED9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Pr="00317ED9">
        <w:rPr>
          <w:rFonts w:ascii="Times New Roman" w:hAnsi="Times New Roman"/>
          <w:i w:val="0"/>
          <w:iCs/>
          <w:sz w:val="24"/>
        </w:rPr>
        <w:t>погоджується замовником.</w:t>
      </w:r>
    </w:p>
    <w:p w14:paraId="47833672" w14:textId="77777777" w:rsidR="00F366E4" w:rsidRPr="00317ED9" w:rsidRDefault="00F366E4" w:rsidP="007F1DCD">
      <w:pPr>
        <w:pStyle w:val="Twordnormal"/>
        <w:widowControl w:val="0"/>
        <w:numPr>
          <w:ilvl w:val="0"/>
          <w:numId w:val="29"/>
        </w:numPr>
        <w:spacing w:line="360" w:lineRule="auto"/>
        <w:jc w:val="left"/>
        <w:rPr>
          <w:rFonts w:ascii="Times New Roman" w:hAnsi="Times New Roman"/>
          <w:i w:val="0"/>
          <w:iCs/>
          <w:sz w:val="24"/>
        </w:rPr>
      </w:pPr>
      <w:r w:rsidRPr="00317ED9">
        <w:rPr>
          <w:rFonts w:ascii="Times New Roman" w:hAnsi="Times New Roman"/>
          <w:i w:val="0"/>
          <w:iCs/>
          <w:sz w:val="24"/>
        </w:rPr>
        <w:t>ПІДРЯДНИК має надати необхідні документи, що засвідчують його кваліфікацію до проведення зазначених робіт (дозвіл, ліцензія та інше)</w:t>
      </w:r>
    </w:p>
    <w:p w14:paraId="0FCC932D" w14:textId="77777777" w:rsidR="0010549B" w:rsidRPr="00317ED9" w:rsidRDefault="0010549B" w:rsidP="00B3330F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sz w:val="24"/>
          <w:lang w:val="uk-UA" w:eastAsia="en-US"/>
        </w:rPr>
      </w:pPr>
    </w:p>
    <w:p w14:paraId="3636DE12" w14:textId="77777777" w:rsidR="00E61F7F" w:rsidRPr="00317ED9" w:rsidRDefault="00E61F7F" w:rsidP="00B3330F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sz w:val="24"/>
          <w:lang w:val="uk-UA" w:eastAsia="en-US"/>
        </w:rPr>
      </w:pPr>
      <w:r w:rsidRPr="00317ED9">
        <w:rPr>
          <w:rFonts w:ascii="Times New Roman" w:eastAsia="Calibri" w:hAnsi="Times New Roman"/>
          <w:b/>
          <w:sz w:val="24"/>
          <w:lang w:val="uk-UA" w:eastAsia="en-US"/>
        </w:rPr>
        <w:t>Опис існуючої проблеми</w:t>
      </w:r>
    </w:p>
    <w:p w14:paraId="4DE68672" w14:textId="6BC61F1E" w:rsidR="00691F9C" w:rsidRPr="00FC4770" w:rsidRDefault="0040476D" w:rsidP="00691F9C">
      <w:pPr>
        <w:spacing w:line="360" w:lineRule="auto"/>
        <w:ind w:left="1134"/>
        <w:outlineLvl w:val="0"/>
        <w:rPr>
          <w:rStyle w:val="longtext"/>
          <w:bCs/>
          <w:color w:val="222222"/>
        </w:rPr>
      </w:pPr>
      <w:r>
        <w:rPr>
          <w:rStyle w:val="longtext"/>
          <w:bCs/>
          <w:color w:val="222222"/>
          <w:lang w:val="uk-UA"/>
        </w:rPr>
        <w:t>І</w:t>
      </w:r>
      <w:r w:rsidRPr="0040476D">
        <w:rPr>
          <w:rStyle w:val="longtext"/>
          <w:bCs/>
          <w:color w:val="222222"/>
          <w:lang w:val="uk-UA"/>
        </w:rPr>
        <w:t>снуюча холодильна установка не обладнана дренажним ресивером</w:t>
      </w:r>
      <w:r w:rsidR="001F0FC7">
        <w:rPr>
          <w:rStyle w:val="longtext"/>
          <w:bCs/>
          <w:color w:val="222222"/>
          <w:lang w:val="uk-UA"/>
        </w:rPr>
        <w:t xml:space="preserve">, </w:t>
      </w:r>
      <w:r w:rsidR="001F0FC7" w:rsidRPr="001F0FC7">
        <w:rPr>
          <w:rStyle w:val="longtext"/>
          <w:bCs/>
          <w:color w:val="222222"/>
          <w:lang w:val="uk-UA"/>
        </w:rPr>
        <w:t>що не відповідає правилам</w:t>
      </w:r>
      <w:r w:rsidR="001F0FC7">
        <w:rPr>
          <w:rStyle w:val="longtext"/>
          <w:bCs/>
          <w:color w:val="222222"/>
          <w:lang w:val="uk-UA"/>
        </w:rPr>
        <w:t xml:space="preserve"> </w:t>
      </w:r>
      <w:r w:rsidR="00326FBA">
        <w:rPr>
          <w:rStyle w:val="longtext"/>
          <w:bCs/>
          <w:color w:val="222222"/>
          <w:lang w:val="uk-UA"/>
        </w:rPr>
        <w:t>будови та безпечної ек</w:t>
      </w:r>
      <w:r w:rsidR="00FF4BEF">
        <w:rPr>
          <w:rStyle w:val="longtext"/>
          <w:bCs/>
          <w:color w:val="222222"/>
          <w:lang w:val="uk-UA"/>
        </w:rPr>
        <w:t xml:space="preserve">сплуатації аміачних </w:t>
      </w:r>
      <w:r w:rsidR="00DA78B5">
        <w:rPr>
          <w:rStyle w:val="longtext"/>
          <w:bCs/>
          <w:color w:val="222222"/>
          <w:lang w:val="uk-UA"/>
        </w:rPr>
        <w:t>холодильних установок</w:t>
      </w:r>
      <w:r w:rsidR="00FC4770">
        <w:rPr>
          <w:rStyle w:val="longtext"/>
          <w:bCs/>
          <w:color w:val="222222"/>
          <w:lang w:val="uk-UA"/>
        </w:rPr>
        <w:t xml:space="preserve"> та</w:t>
      </w:r>
      <w:r w:rsidR="00FC4770" w:rsidRPr="00FC4770">
        <w:t xml:space="preserve"> </w:t>
      </w:r>
      <w:r w:rsidR="00FC4770" w:rsidRPr="00FC4770">
        <w:rPr>
          <w:rStyle w:val="longtext"/>
          <w:bCs/>
          <w:color w:val="222222"/>
          <w:lang w:val="uk-UA"/>
        </w:rPr>
        <w:t>реалі</w:t>
      </w:r>
      <w:r w:rsidR="00FC4770">
        <w:rPr>
          <w:rStyle w:val="longtext"/>
          <w:bCs/>
          <w:color w:val="222222"/>
          <w:lang w:val="uk-UA"/>
        </w:rPr>
        <w:t>ям</w:t>
      </w:r>
      <w:r w:rsidR="00FC4770" w:rsidRPr="00FC4770">
        <w:rPr>
          <w:rStyle w:val="longtext"/>
          <w:bCs/>
          <w:color w:val="222222"/>
          <w:lang w:val="uk-UA"/>
        </w:rPr>
        <w:t xml:space="preserve"> військового часу</w:t>
      </w:r>
      <w:r w:rsidR="00FC4770">
        <w:rPr>
          <w:rStyle w:val="longtext"/>
          <w:bCs/>
          <w:color w:val="222222"/>
          <w:lang w:val="uk-UA"/>
        </w:rPr>
        <w:t>.</w:t>
      </w:r>
    </w:p>
    <w:p w14:paraId="1035FBBD" w14:textId="52C758A6" w:rsidR="0013134A" w:rsidRPr="00EF593A" w:rsidRDefault="00317ED9" w:rsidP="00EF593A">
      <w:pPr>
        <w:spacing w:line="360" w:lineRule="auto"/>
        <w:outlineLvl w:val="0"/>
        <w:rPr>
          <w:rStyle w:val="af0"/>
          <w:rFonts w:ascii="Times New Roman" w:hAnsi="Times New Roman"/>
          <w:b w:val="0"/>
          <w:color w:val="222222"/>
          <w:kern w:val="0"/>
          <w:sz w:val="24"/>
          <w:szCs w:val="24"/>
          <w:lang w:val="uk-UA"/>
        </w:rPr>
      </w:pPr>
      <w:r w:rsidRPr="00317ED9">
        <w:rPr>
          <w:rStyle w:val="longtext"/>
          <w:bCs/>
          <w:color w:val="222222"/>
          <w:lang w:val="uk-UA"/>
        </w:rPr>
        <w:t xml:space="preserve"> </w:t>
      </w:r>
      <w:r w:rsidR="00F756A3" w:rsidRPr="00A76021">
        <w:rPr>
          <w:rStyle w:val="longtext"/>
          <w:bCs/>
          <w:color w:val="222222"/>
          <w:highlight w:val="red"/>
          <w:lang w:val="uk-UA"/>
        </w:rPr>
        <w:t xml:space="preserve">ЧИ ПОГОДЖЕНО </w:t>
      </w:r>
      <w:r w:rsidR="00A76021" w:rsidRPr="00A76021">
        <w:rPr>
          <w:rStyle w:val="longtext"/>
          <w:bCs/>
          <w:color w:val="222222"/>
          <w:highlight w:val="red"/>
          <w:lang w:val="uk-UA"/>
        </w:rPr>
        <w:t>ТЕХНІЧНЕ РІШЕННЯ З МАРКОВСЬКИМ</w:t>
      </w:r>
      <w:r w:rsidR="00A76021">
        <w:rPr>
          <w:rStyle w:val="longtext"/>
          <w:bCs/>
          <w:color w:val="222222"/>
          <w:lang w:val="uk-UA"/>
        </w:rPr>
        <w:t xml:space="preserve"> </w:t>
      </w:r>
      <w:r w:rsidR="00A76021" w:rsidRPr="00A76021">
        <w:rPr>
          <w:rStyle w:val="longtext"/>
          <w:bCs/>
          <w:color w:val="222222"/>
          <w:highlight w:val="red"/>
          <w:lang w:val="uk-UA"/>
        </w:rPr>
        <w:t>– регіональний інженіринг?</w:t>
      </w:r>
    </w:p>
    <w:p w14:paraId="02073990" w14:textId="77777777" w:rsidR="00B3330F" w:rsidRPr="00317ED9" w:rsidRDefault="00B3330F" w:rsidP="004879D7">
      <w:pPr>
        <w:pStyle w:val="Twordnormal"/>
        <w:widowControl w:val="0"/>
        <w:numPr>
          <w:ilvl w:val="0"/>
          <w:numId w:val="31"/>
        </w:numPr>
        <w:jc w:val="center"/>
        <w:rPr>
          <w:rFonts w:ascii="Calibri" w:hAnsi="Calibri"/>
          <w:b/>
          <w:i w:val="0"/>
          <w:iCs/>
          <w:szCs w:val="28"/>
          <w:lang w:val="uk-UA"/>
        </w:rPr>
      </w:pPr>
      <w:r w:rsidRPr="00317ED9">
        <w:rPr>
          <w:rFonts w:ascii="Calibri" w:hAnsi="Calibri"/>
          <w:b/>
          <w:i w:val="0"/>
          <w:iCs/>
          <w:szCs w:val="28"/>
        </w:rPr>
        <w:t>Техн</w:t>
      </w:r>
      <w:r w:rsidRPr="00317ED9">
        <w:rPr>
          <w:rFonts w:ascii="Calibri" w:hAnsi="Calibri"/>
          <w:b/>
          <w:i w:val="0"/>
          <w:iCs/>
          <w:szCs w:val="28"/>
          <w:lang w:val="uk-UA"/>
        </w:rPr>
        <w:t>і</w:t>
      </w:r>
      <w:r w:rsidRPr="00317ED9">
        <w:rPr>
          <w:rFonts w:ascii="Calibri" w:hAnsi="Calibri"/>
          <w:b/>
          <w:i w:val="0"/>
          <w:iCs/>
          <w:szCs w:val="28"/>
        </w:rPr>
        <w:t>ч</w:t>
      </w:r>
      <w:r w:rsidRPr="00317ED9">
        <w:rPr>
          <w:rFonts w:ascii="Calibri" w:hAnsi="Calibri"/>
          <w:b/>
          <w:i w:val="0"/>
          <w:iCs/>
          <w:szCs w:val="28"/>
          <w:lang w:val="uk-UA"/>
        </w:rPr>
        <w:t>н</w:t>
      </w:r>
      <w:r w:rsidRPr="00317ED9">
        <w:rPr>
          <w:rFonts w:ascii="Calibri" w:hAnsi="Calibri"/>
          <w:b/>
          <w:i w:val="0"/>
          <w:iCs/>
          <w:szCs w:val="28"/>
        </w:rPr>
        <w:t>е за</w:t>
      </w:r>
      <w:r w:rsidRPr="00317ED9">
        <w:rPr>
          <w:rFonts w:ascii="Calibri" w:hAnsi="Calibri"/>
          <w:b/>
          <w:i w:val="0"/>
          <w:iCs/>
          <w:szCs w:val="28"/>
          <w:lang w:val="uk-UA"/>
        </w:rPr>
        <w:t>в</w:t>
      </w:r>
      <w:r w:rsidRPr="00317ED9">
        <w:rPr>
          <w:rFonts w:ascii="Calibri" w:hAnsi="Calibri"/>
          <w:b/>
          <w:i w:val="0"/>
          <w:iCs/>
          <w:szCs w:val="28"/>
        </w:rPr>
        <w:t>дан</w:t>
      </w:r>
      <w:r w:rsidRPr="00317ED9">
        <w:rPr>
          <w:rFonts w:ascii="Calibri" w:hAnsi="Calibri"/>
          <w:b/>
          <w:i w:val="0"/>
          <w:iCs/>
          <w:szCs w:val="28"/>
          <w:lang w:val="uk-UA"/>
        </w:rPr>
        <w:t>ня</w:t>
      </w:r>
    </w:p>
    <w:p w14:paraId="6A37E9C1" w14:textId="77777777" w:rsidR="00B3330F" w:rsidRPr="00317ED9" w:rsidRDefault="00B3330F" w:rsidP="00B3330F">
      <w:pPr>
        <w:pStyle w:val="Twordnormal"/>
        <w:widowControl w:val="0"/>
        <w:ind w:left="708" w:firstLine="1"/>
        <w:jc w:val="center"/>
        <w:rPr>
          <w:rFonts w:ascii="Calibri" w:hAnsi="Calibri"/>
          <w:b/>
          <w:i w:val="0"/>
          <w:iCs/>
          <w:szCs w:val="28"/>
          <w:lang w:val="uk-UA"/>
        </w:rPr>
      </w:pPr>
    </w:p>
    <w:p w14:paraId="7E0F83E7" w14:textId="77777777" w:rsidR="00B3330F" w:rsidRPr="00317ED9" w:rsidRDefault="00B3330F" w:rsidP="00B3330F">
      <w:pPr>
        <w:pStyle w:val="Twordnormal"/>
        <w:widowControl w:val="0"/>
        <w:numPr>
          <w:ilvl w:val="0"/>
          <w:numId w:val="23"/>
        </w:numPr>
        <w:spacing w:line="360" w:lineRule="auto"/>
        <w:rPr>
          <w:rFonts w:ascii="Times New Roman" w:hAnsi="Times New Roman"/>
          <w:b/>
          <w:iCs/>
          <w:sz w:val="24"/>
          <w:lang w:val="en-US"/>
        </w:rPr>
      </w:pPr>
      <w:r w:rsidRPr="00317ED9">
        <w:rPr>
          <w:rFonts w:ascii="Times New Roman" w:hAnsi="Times New Roman"/>
          <w:b/>
          <w:iCs/>
          <w:sz w:val="24"/>
          <w:lang w:val="uk-UA"/>
        </w:rPr>
        <w:t>Вихідні дані:</w:t>
      </w:r>
    </w:p>
    <w:p w14:paraId="2BE252ED" w14:textId="0AB59797" w:rsidR="00900B86" w:rsidRDefault="00E838E9" w:rsidP="00565D72">
      <w:pPr>
        <w:pStyle w:val="Twordnormal"/>
        <w:widowControl w:val="0"/>
        <w:numPr>
          <w:ilvl w:val="0"/>
          <w:numId w:val="38"/>
        </w:numPr>
        <w:spacing w:line="360" w:lineRule="auto"/>
        <w:ind w:left="1134" w:hanging="425"/>
        <w:jc w:val="left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>
        <w:rPr>
          <w:rFonts w:ascii="Times New Roman" w:hAnsi="Times New Roman"/>
          <w:i w:val="0"/>
          <w:iCs/>
          <w:color w:val="000000"/>
          <w:sz w:val="24"/>
          <w:lang w:val="uk-UA"/>
        </w:rPr>
        <w:t>В</w:t>
      </w:r>
      <w:r w:rsidR="00563612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иконати </w:t>
      </w:r>
      <w:r w:rsidR="002973E2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поставку </w:t>
      </w:r>
      <w:r w:rsidR="00DD49F0">
        <w:rPr>
          <w:rFonts w:ascii="Times New Roman" w:hAnsi="Times New Roman"/>
          <w:i w:val="0"/>
          <w:iCs/>
          <w:color w:val="000000"/>
          <w:sz w:val="24"/>
          <w:lang w:val="uk-UA"/>
        </w:rPr>
        <w:t>трубопроводів</w:t>
      </w:r>
      <w:r w:rsidR="00F210B0">
        <w:rPr>
          <w:rFonts w:ascii="Times New Roman" w:hAnsi="Times New Roman"/>
          <w:i w:val="0"/>
          <w:iCs/>
          <w:color w:val="000000"/>
          <w:sz w:val="24"/>
          <w:lang w:val="uk-UA"/>
        </w:rPr>
        <w:t>, ізоляційних матеріалів</w:t>
      </w:r>
      <w:r w:rsidR="00DD49F0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та </w:t>
      </w:r>
      <w:r w:rsidR="00A032C0">
        <w:rPr>
          <w:rFonts w:ascii="Times New Roman" w:hAnsi="Times New Roman"/>
          <w:i w:val="0"/>
          <w:iCs/>
          <w:color w:val="000000"/>
          <w:sz w:val="24"/>
          <w:lang w:val="uk-UA"/>
        </w:rPr>
        <w:t>обладнання</w:t>
      </w:r>
      <w:r w:rsidR="002973E2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A032C0">
        <w:rPr>
          <w:rFonts w:ascii="Times New Roman" w:hAnsi="Times New Roman"/>
          <w:i w:val="0"/>
          <w:iCs/>
          <w:color w:val="000000"/>
          <w:sz w:val="24"/>
          <w:lang w:val="uk-UA"/>
        </w:rPr>
        <w:t>згідно специфікації</w:t>
      </w:r>
      <w:r w:rsidR="007F55C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та</w:t>
      </w:r>
      <w:r w:rsidR="00A032C0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474008">
        <w:rPr>
          <w:rFonts w:ascii="Times New Roman" w:hAnsi="Times New Roman"/>
          <w:i w:val="0"/>
          <w:iCs/>
          <w:color w:val="000000"/>
          <w:sz w:val="24"/>
          <w:lang w:val="uk-UA"/>
        </w:rPr>
        <w:t>робочого проекту</w:t>
      </w:r>
      <w:r w:rsidR="00914599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914599" w:rsidRPr="00914599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№2069/23</w:t>
      </w:r>
      <w:r w:rsidR="00914599" w:rsidRPr="00914599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474008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«Модернізація </w:t>
      </w:r>
      <w:r w:rsidR="00FA2DD4">
        <w:rPr>
          <w:rFonts w:ascii="Times New Roman" w:hAnsi="Times New Roman"/>
          <w:i w:val="0"/>
          <w:iCs/>
          <w:color w:val="000000"/>
          <w:sz w:val="24"/>
          <w:lang w:val="uk-UA"/>
        </w:rPr>
        <w:t>аміачної холодильної установки – підключення дренажного ресиверу»</w:t>
      </w:r>
      <w:r w:rsidR="006621E7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. </w:t>
      </w:r>
      <w:r w:rsidR="00657E1F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Список </w:t>
      </w:r>
      <w:r w:rsidR="00D70326">
        <w:rPr>
          <w:rFonts w:ascii="Times New Roman" w:hAnsi="Times New Roman"/>
          <w:i w:val="0"/>
          <w:iCs/>
          <w:color w:val="000000"/>
          <w:sz w:val="24"/>
          <w:lang w:val="uk-UA"/>
        </w:rPr>
        <w:t>електрообладнання</w:t>
      </w:r>
      <w:r w:rsidR="00A42233">
        <w:rPr>
          <w:rFonts w:ascii="Times New Roman" w:hAnsi="Times New Roman"/>
          <w:i w:val="0"/>
          <w:iCs/>
          <w:color w:val="000000"/>
          <w:sz w:val="24"/>
          <w:lang w:val="uk-UA"/>
        </w:rPr>
        <w:t>, автоматизації</w:t>
      </w:r>
      <w:r w:rsidR="00013595">
        <w:rPr>
          <w:rFonts w:ascii="Times New Roman" w:hAnsi="Times New Roman"/>
          <w:i w:val="0"/>
          <w:iCs/>
          <w:color w:val="000000"/>
          <w:sz w:val="24"/>
          <w:lang w:val="uk-UA"/>
        </w:rPr>
        <w:t>,</w:t>
      </w:r>
      <w:r w:rsidR="00A42233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системи раннього оповіщення</w:t>
      </w:r>
      <w:r w:rsidR="00013595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та будівельних матеріалів</w:t>
      </w:r>
      <w:r w:rsidR="00A42233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900B86">
        <w:rPr>
          <w:rFonts w:ascii="Times New Roman" w:hAnsi="Times New Roman"/>
          <w:i w:val="0"/>
          <w:iCs/>
          <w:color w:val="000000"/>
          <w:sz w:val="24"/>
          <w:lang w:val="uk-UA"/>
        </w:rPr>
        <w:t>дивитися у відповідних розділах</w:t>
      </w:r>
      <w:r w:rsidR="00013595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проекту</w:t>
      </w:r>
      <w:r w:rsidR="00900B86">
        <w:rPr>
          <w:rFonts w:ascii="Times New Roman" w:hAnsi="Times New Roman"/>
          <w:i w:val="0"/>
          <w:iCs/>
          <w:color w:val="000000"/>
          <w:sz w:val="24"/>
          <w:lang w:val="uk-UA"/>
        </w:rPr>
        <w:t>.</w:t>
      </w:r>
    </w:p>
    <w:p w14:paraId="2D25CE61" w14:textId="3C305EB2" w:rsidR="00B771E4" w:rsidRDefault="006621E7" w:rsidP="00900B86">
      <w:pPr>
        <w:pStyle w:val="Twordnormal"/>
        <w:widowControl w:val="0"/>
        <w:spacing w:line="360" w:lineRule="auto"/>
        <w:ind w:left="1134" w:firstLine="0"/>
        <w:jc w:val="left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 w:rsidRPr="00AD4C9E">
        <w:rPr>
          <w:rFonts w:ascii="Times New Roman" w:hAnsi="Times New Roman"/>
          <w:i w:val="0"/>
          <w:iCs/>
          <w:color w:val="000000"/>
          <w:sz w:val="24"/>
          <w:lang w:val="uk-UA"/>
        </w:rPr>
        <w:t>Проект</w:t>
      </w:r>
      <w:r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та специфікація</w:t>
      </w:r>
      <w:r w:rsidRPr="00AD4C9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додається.</w:t>
      </w:r>
      <w:r w:rsidR="0039260C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39260C" w:rsidRPr="00897FAB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?? – чи треба закладати резерв по матеріалах</w:t>
      </w:r>
      <w:r w:rsidR="00897FAB" w:rsidRPr="00897FAB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. Хто розвантажує?</w:t>
      </w:r>
      <w:r w:rsidR="00897FAB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897FAB" w:rsidRPr="005B7CBC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Ч</w:t>
      </w:r>
      <w:r w:rsidR="005B7CBC" w:rsidRPr="005B7CBC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и</w:t>
      </w:r>
      <w:r w:rsidR="00897FAB" w:rsidRPr="005B7CBC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 xml:space="preserve"> є в проекті позначені точки розмежування</w:t>
      </w:r>
      <w:r w:rsidR="005B7CBC" w:rsidRPr="005B7CBC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, де врізаються</w:t>
      </w:r>
      <w:r w:rsidR="005B7CBC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. </w:t>
      </w:r>
    </w:p>
    <w:p w14:paraId="51998F8F" w14:textId="2D8679F0" w:rsidR="001B1034" w:rsidRPr="000F644C" w:rsidRDefault="00E838E9" w:rsidP="00AD4C9E">
      <w:pPr>
        <w:pStyle w:val="Twordnormal"/>
        <w:widowControl w:val="0"/>
        <w:numPr>
          <w:ilvl w:val="0"/>
          <w:numId w:val="38"/>
        </w:numPr>
        <w:spacing w:line="360" w:lineRule="auto"/>
        <w:ind w:left="1134" w:hanging="425"/>
        <w:jc w:val="left"/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</w:pPr>
      <w:r>
        <w:rPr>
          <w:rFonts w:ascii="Times New Roman" w:hAnsi="Times New Roman"/>
          <w:i w:val="0"/>
          <w:iCs/>
          <w:color w:val="000000"/>
          <w:sz w:val="24"/>
          <w:lang w:val="uk-UA"/>
        </w:rPr>
        <w:t>В</w:t>
      </w:r>
      <w:r w:rsidR="00AD4C9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иконати </w:t>
      </w:r>
      <w:r w:rsidR="00A35142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будівельні </w:t>
      </w:r>
      <w:r w:rsidR="006621E7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роботи </w:t>
      </w:r>
      <w:r w:rsidR="003F37EB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для розміщення обладнання </w:t>
      </w:r>
      <w:r w:rsidR="006621E7">
        <w:rPr>
          <w:rFonts w:ascii="Times New Roman" w:hAnsi="Times New Roman"/>
          <w:i w:val="0"/>
          <w:iCs/>
          <w:color w:val="000000"/>
          <w:sz w:val="24"/>
          <w:lang w:val="uk-UA"/>
        </w:rPr>
        <w:t>згідно</w:t>
      </w:r>
      <w:r w:rsidR="00AD4C9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робочого проекту «Модернізація аміачної холодильної установки – підключення дренажного ресиверу».</w:t>
      </w:r>
      <w:r w:rsidR="002167A7" w:rsidRPr="00AD4C9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0F644C" w:rsidRPr="000F644C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Чи будутьпроходки через стіни, стелю існуючих будівель, і чи це погоджено з будівельником?</w:t>
      </w:r>
      <w:r w:rsidR="000F644C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 xml:space="preserve"> Чи дивидлся ваимоги по класу приміщення</w:t>
      </w:r>
      <w:r w:rsidR="00A8486B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 xml:space="preserve"> згідно стандарту Карлсберг</w:t>
      </w:r>
    </w:p>
    <w:p w14:paraId="077F95A2" w14:textId="6669F8B8" w:rsidR="00E838E9" w:rsidRDefault="00E838E9" w:rsidP="00E838E9">
      <w:pPr>
        <w:pStyle w:val="Twordnormal"/>
        <w:widowControl w:val="0"/>
        <w:numPr>
          <w:ilvl w:val="0"/>
          <w:numId w:val="38"/>
        </w:numPr>
        <w:spacing w:line="360" w:lineRule="auto"/>
        <w:ind w:left="1134" w:hanging="425"/>
        <w:jc w:val="left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Виконати </w:t>
      </w:r>
      <w:r w:rsidR="00E80568">
        <w:rPr>
          <w:rFonts w:ascii="Times New Roman" w:hAnsi="Times New Roman"/>
          <w:i w:val="0"/>
          <w:iCs/>
          <w:color w:val="000000"/>
          <w:sz w:val="24"/>
          <w:lang w:val="uk-UA"/>
        </w:rPr>
        <w:t>монтаж</w:t>
      </w:r>
      <w:r w:rsidR="00940AD7">
        <w:rPr>
          <w:rFonts w:ascii="Times New Roman" w:hAnsi="Times New Roman"/>
          <w:i w:val="0"/>
          <w:iCs/>
          <w:color w:val="000000"/>
          <w:sz w:val="24"/>
          <w:lang w:val="uk-UA"/>
        </w:rPr>
        <w:t>, підключення</w:t>
      </w:r>
      <w:r w:rsidR="00DD49F0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трубопроводів</w:t>
      </w:r>
      <w:r w:rsidR="001C342A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та</w:t>
      </w:r>
      <w:r w:rsidR="00DD49F0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обладнання</w:t>
      </w:r>
      <w:r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881586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до існуючої системи </w:t>
      </w:r>
      <w:r>
        <w:rPr>
          <w:rFonts w:ascii="Times New Roman" w:hAnsi="Times New Roman"/>
          <w:i w:val="0"/>
          <w:iCs/>
          <w:color w:val="000000"/>
          <w:sz w:val="24"/>
          <w:lang w:val="uk-UA"/>
        </w:rPr>
        <w:lastRenderedPageBreak/>
        <w:t>згідно робочого проекту.</w:t>
      </w:r>
      <w:r w:rsidRPr="00AD4C9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A8486B" w:rsidRPr="00C11648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 xml:space="preserve">Чи </w:t>
      </w:r>
      <w:r w:rsidR="00C11648" w:rsidRPr="00C11648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є особливі вимоги по зварці (позначені проекті?)</w:t>
      </w:r>
    </w:p>
    <w:p w14:paraId="585199EB" w14:textId="15656B56" w:rsidR="002B31BE" w:rsidRPr="002B31BE" w:rsidRDefault="002B31BE" w:rsidP="002B31BE">
      <w:pPr>
        <w:pStyle w:val="Twordnormal"/>
        <w:widowControl w:val="0"/>
        <w:numPr>
          <w:ilvl w:val="0"/>
          <w:numId w:val="38"/>
        </w:numPr>
        <w:spacing w:line="360" w:lineRule="auto"/>
        <w:ind w:left="1134" w:hanging="425"/>
        <w:jc w:val="left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>
        <w:rPr>
          <w:rFonts w:ascii="Times New Roman" w:hAnsi="Times New Roman"/>
          <w:i w:val="0"/>
          <w:iCs/>
          <w:color w:val="000000"/>
          <w:sz w:val="24"/>
          <w:lang w:val="uk-UA"/>
        </w:rPr>
        <w:t>Виконати монтаж</w:t>
      </w:r>
      <w:r w:rsidR="00DB3F15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815850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електрообладнання </w:t>
      </w:r>
      <w:r w:rsidR="002820A8">
        <w:rPr>
          <w:rFonts w:ascii="Times New Roman" w:hAnsi="Times New Roman"/>
          <w:i w:val="0"/>
          <w:iCs/>
          <w:color w:val="000000"/>
          <w:sz w:val="24"/>
          <w:lang w:val="uk-UA"/>
        </w:rPr>
        <w:t>і</w:t>
      </w:r>
      <w:r w:rsidR="00815850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автоматизаці</w:t>
      </w:r>
      <w:r w:rsidR="00962D18">
        <w:rPr>
          <w:rFonts w:ascii="Times New Roman" w:hAnsi="Times New Roman"/>
          <w:i w:val="0"/>
          <w:iCs/>
          <w:color w:val="000000"/>
          <w:sz w:val="24"/>
          <w:lang w:val="uk-UA"/>
        </w:rPr>
        <w:t>ї</w:t>
      </w:r>
      <w:r w:rsidR="002820A8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та підключення</w:t>
      </w:r>
      <w:r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до існуючої системи згідно робочого проекту.</w:t>
      </w:r>
      <w:r w:rsidRPr="00AD4C9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5E3B0F" w:rsidRPr="005E3B0F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Чи використовували при проектуванні стандартні компоненти за вимогами Карлсберг?</w:t>
      </w:r>
    </w:p>
    <w:p w14:paraId="7BCE8318" w14:textId="7DACC32D" w:rsidR="00DD63C9" w:rsidRPr="00DD63C9" w:rsidRDefault="00DD63C9" w:rsidP="00DD63C9">
      <w:pPr>
        <w:pStyle w:val="Twordnormal"/>
        <w:widowControl w:val="0"/>
        <w:numPr>
          <w:ilvl w:val="0"/>
          <w:numId w:val="38"/>
        </w:numPr>
        <w:spacing w:line="360" w:lineRule="auto"/>
        <w:ind w:left="1134" w:hanging="425"/>
        <w:jc w:val="left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>
        <w:rPr>
          <w:rFonts w:ascii="Times New Roman" w:hAnsi="Times New Roman"/>
          <w:i w:val="0"/>
          <w:iCs/>
          <w:color w:val="000000"/>
          <w:sz w:val="24"/>
          <w:lang w:val="uk-UA"/>
        </w:rPr>
        <w:t>Виконати ізоляційні роботи.</w:t>
      </w:r>
      <w:r w:rsidRPr="00AD4C9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D47C2A" w:rsidRPr="00D47C2A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Чи відповідає проект механічному стандарту Карлсберг?</w:t>
      </w:r>
    </w:p>
    <w:p w14:paraId="2EF3E18E" w14:textId="785DBCC2" w:rsidR="001B1034" w:rsidRPr="00EE0783" w:rsidRDefault="006A2FCC" w:rsidP="006A2FCC">
      <w:pPr>
        <w:pStyle w:val="Twordnormal"/>
        <w:widowControl w:val="0"/>
        <w:numPr>
          <w:ilvl w:val="0"/>
          <w:numId w:val="38"/>
        </w:numPr>
        <w:spacing w:line="360" w:lineRule="auto"/>
        <w:ind w:left="993" w:hanging="284"/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</w:pPr>
      <w:r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1B1034" w:rsidRPr="001B1034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Всі зауваження, які виникли при </w:t>
      </w:r>
      <w:r w:rsidR="00925616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виконані робіт </w:t>
      </w:r>
      <w:r w:rsidR="001B1034" w:rsidRPr="001B1034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повинні бути усунені підрядником у </w:t>
      </w:r>
      <w:r w:rsidR="00B425EF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1B1034" w:rsidRPr="001B1034">
        <w:rPr>
          <w:rFonts w:ascii="Times New Roman" w:hAnsi="Times New Roman"/>
          <w:i w:val="0"/>
          <w:iCs/>
          <w:color w:val="000000"/>
          <w:sz w:val="24"/>
          <w:lang w:val="uk-UA"/>
        </w:rPr>
        <w:t>встановлений термін</w:t>
      </w:r>
      <w:r w:rsidR="00370E34">
        <w:rPr>
          <w:rFonts w:ascii="Times New Roman" w:hAnsi="Times New Roman"/>
          <w:i w:val="0"/>
          <w:iCs/>
          <w:color w:val="000000"/>
          <w:sz w:val="24"/>
          <w:lang w:val="uk-UA"/>
        </w:rPr>
        <w:t>.</w:t>
      </w:r>
      <w:r w:rsidR="00E03807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E03807" w:rsidRPr="00EE0783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А якщо у підрядника виникли зауваження до проектних рішен в процесі монтажу?</w:t>
      </w:r>
      <w:r w:rsidR="00EE0783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 xml:space="preserve"> Хто як узгоджує та оплачує зміни?</w:t>
      </w:r>
    </w:p>
    <w:p w14:paraId="34A3310F" w14:textId="6E42D639" w:rsidR="00B81E11" w:rsidRDefault="00B81E11" w:rsidP="006A2FCC">
      <w:pPr>
        <w:pStyle w:val="Twordnormal"/>
        <w:widowControl w:val="0"/>
        <w:numPr>
          <w:ilvl w:val="0"/>
          <w:numId w:val="38"/>
        </w:numPr>
        <w:spacing w:line="360" w:lineRule="auto"/>
        <w:ind w:left="993" w:hanging="284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 w:rsidRPr="00B81E11">
        <w:rPr>
          <w:rFonts w:ascii="Times New Roman" w:hAnsi="Times New Roman"/>
          <w:i w:val="0"/>
          <w:iCs/>
          <w:color w:val="000000"/>
          <w:sz w:val="24"/>
          <w:lang w:val="uk-UA"/>
        </w:rPr>
        <w:t>Обсяг</w:t>
      </w:r>
      <w:r w:rsidR="00905A38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Pr="00B81E11">
        <w:rPr>
          <w:rFonts w:ascii="Times New Roman" w:hAnsi="Times New Roman"/>
          <w:i w:val="0"/>
          <w:iCs/>
          <w:color w:val="000000"/>
          <w:sz w:val="24"/>
          <w:lang w:val="uk-UA"/>
        </w:rPr>
        <w:t>робіт вважається виконаним за фактом завершення монтажу</w:t>
      </w:r>
      <w:r w:rsidR="006C5B2F">
        <w:rPr>
          <w:rFonts w:ascii="Times New Roman" w:hAnsi="Times New Roman"/>
          <w:i w:val="0"/>
          <w:iCs/>
          <w:color w:val="000000"/>
          <w:sz w:val="24"/>
          <w:lang w:val="uk-UA"/>
        </w:rPr>
        <w:t>,</w:t>
      </w:r>
      <w:r w:rsidR="00C3146E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D960E0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виконанню </w:t>
      </w:r>
      <w:r w:rsidR="00F13AD6">
        <w:rPr>
          <w:rFonts w:ascii="Times New Roman" w:hAnsi="Times New Roman"/>
          <w:i w:val="0"/>
          <w:iCs/>
          <w:color w:val="000000"/>
          <w:sz w:val="24"/>
          <w:lang w:val="uk-UA"/>
        </w:rPr>
        <w:t>випробувань та технічного огляду</w:t>
      </w:r>
      <w:r w:rsidR="00486D9F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</w:t>
      </w:r>
      <w:r w:rsidR="00E87EBF">
        <w:rPr>
          <w:rFonts w:ascii="Times New Roman" w:hAnsi="Times New Roman"/>
          <w:i w:val="0"/>
          <w:iCs/>
          <w:color w:val="000000"/>
          <w:sz w:val="24"/>
          <w:lang w:val="uk-UA"/>
        </w:rPr>
        <w:t>змонтованої системи</w:t>
      </w:r>
      <w:r w:rsidR="00301476">
        <w:rPr>
          <w:rFonts w:ascii="Times New Roman" w:hAnsi="Times New Roman"/>
          <w:i w:val="0"/>
          <w:iCs/>
          <w:color w:val="000000"/>
          <w:sz w:val="24"/>
          <w:lang w:val="uk-UA"/>
        </w:rPr>
        <w:t>,</w:t>
      </w:r>
      <w:r w:rsidRPr="00B81E11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пусконалагоджувальних робіт</w:t>
      </w:r>
      <w:r w:rsidR="00E01151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. </w:t>
      </w:r>
      <w:r w:rsidR="00EE0783" w:rsidRPr="003E69B9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 xml:space="preserve">Чи є </w:t>
      </w:r>
      <w:r w:rsidR="00EE0783" w:rsidRPr="003E69B9">
        <w:rPr>
          <w:rFonts w:ascii="Times New Roman" w:hAnsi="Times New Roman"/>
          <w:i w:val="0"/>
          <w:iCs/>
          <w:color w:val="000000"/>
          <w:sz w:val="24"/>
          <w:highlight w:val="red"/>
          <w:lang w:val="en-US"/>
        </w:rPr>
        <w:t>K</w:t>
      </w:r>
      <w:r w:rsidR="003E69B9" w:rsidRPr="003E69B9">
        <w:rPr>
          <w:rFonts w:ascii="Times New Roman" w:hAnsi="Times New Roman"/>
          <w:i w:val="0"/>
          <w:iCs/>
          <w:color w:val="000000"/>
          <w:sz w:val="24"/>
          <w:highlight w:val="red"/>
          <w:lang w:val="en-US"/>
        </w:rPr>
        <w:t xml:space="preserve">PI </w:t>
      </w:r>
      <w:r w:rsidR="003E69B9" w:rsidRPr="003E69B9">
        <w:rPr>
          <w:rFonts w:ascii="Times New Roman" w:hAnsi="Times New Roman"/>
          <w:i w:val="0"/>
          <w:iCs/>
          <w:color w:val="000000"/>
          <w:sz w:val="24"/>
          <w:highlight w:val="red"/>
          <w:lang w:val="uk-UA"/>
        </w:rPr>
        <w:t>чи якісь фіксовані критерії успішності запуску?</w:t>
      </w:r>
    </w:p>
    <w:p w14:paraId="19C8F630" w14:textId="6F8C60B8" w:rsidR="00995981" w:rsidRPr="00995981" w:rsidRDefault="00995981" w:rsidP="00995981">
      <w:pPr>
        <w:pStyle w:val="Twordnormal"/>
        <w:widowControl w:val="0"/>
        <w:numPr>
          <w:ilvl w:val="0"/>
          <w:numId w:val="38"/>
        </w:numPr>
        <w:spacing w:line="360" w:lineRule="auto"/>
        <w:ind w:left="993" w:hanging="284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 w:rsidRPr="00995981">
        <w:rPr>
          <w:rFonts w:ascii="Times New Roman" w:hAnsi="Times New Roman"/>
          <w:i w:val="0"/>
          <w:iCs/>
          <w:color w:val="000000"/>
          <w:sz w:val="24"/>
          <w:lang w:val="uk-UA"/>
        </w:rPr>
        <w:t>При проведенні будівельно-монтажних робіт ПІДРЯДНИКОМ повинні бути розділені та утилізовані самостійно сміття</w:t>
      </w:r>
      <w:r w:rsidR="00FF6E46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та</w:t>
      </w:r>
      <w:r w:rsidRPr="00995981">
        <w:rPr>
          <w:rFonts w:ascii="Times New Roman" w:hAnsi="Times New Roman"/>
          <w:i w:val="0"/>
          <w:iCs/>
          <w:color w:val="000000"/>
          <w:sz w:val="24"/>
          <w:lang w:val="uk-UA"/>
        </w:rPr>
        <w:t xml:space="preserve"> побутові відходи.</w:t>
      </w:r>
    </w:p>
    <w:p w14:paraId="6CE6668E" w14:textId="494E390B" w:rsidR="000C4E7B" w:rsidRPr="00EA138C" w:rsidRDefault="00995981" w:rsidP="00EA138C">
      <w:pPr>
        <w:pStyle w:val="Twordnormal"/>
        <w:widowControl w:val="0"/>
        <w:numPr>
          <w:ilvl w:val="0"/>
          <w:numId w:val="38"/>
        </w:numPr>
        <w:spacing w:line="360" w:lineRule="auto"/>
        <w:ind w:left="993" w:hanging="284"/>
        <w:rPr>
          <w:rFonts w:ascii="Times New Roman" w:hAnsi="Times New Roman"/>
          <w:i w:val="0"/>
          <w:iCs/>
          <w:color w:val="000000"/>
          <w:sz w:val="24"/>
          <w:lang w:val="uk-UA"/>
        </w:rPr>
      </w:pPr>
      <w:r w:rsidRPr="00995981">
        <w:rPr>
          <w:rFonts w:ascii="Times New Roman" w:hAnsi="Times New Roman"/>
          <w:i w:val="0"/>
          <w:iCs/>
          <w:color w:val="000000"/>
          <w:sz w:val="24"/>
          <w:lang w:val="uk-UA"/>
        </w:rPr>
        <w:t>Чорний та нержавіючий металобрухт розсортувати у відповідні контейнери для металобрухту.</w:t>
      </w:r>
    </w:p>
    <w:p w14:paraId="7C68AE8B" w14:textId="4003B6D0" w:rsidR="00B3330F" w:rsidRPr="00317ED9" w:rsidRDefault="00B3330F" w:rsidP="000C4E7B">
      <w:pPr>
        <w:pStyle w:val="Twordnormal"/>
        <w:widowControl w:val="0"/>
        <w:numPr>
          <w:ilvl w:val="0"/>
          <w:numId w:val="31"/>
        </w:numPr>
        <w:spacing w:line="360" w:lineRule="auto"/>
        <w:jc w:val="center"/>
        <w:rPr>
          <w:rFonts w:ascii="Calibri" w:hAnsi="Calibri" w:cs="Calibri"/>
          <w:b/>
          <w:i w:val="0"/>
          <w:iCs/>
        </w:rPr>
      </w:pPr>
      <w:r w:rsidRPr="00317ED9">
        <w:rPr>
          <w:rFonts w:ascii="Calibri" w:hAnsi="Calibri" w:cs="Calibri"/>
          <w:b/>
          <w:i w:val="0"/>
          <w:iCs/>
        </w:rPr>
        <w:t>Порядок контролю та прийняття робіт.</w:t>
      </w:r>
    </w:p>
    <w:p w14:paraId="56FCFF02" w14:textId="77777777" w:rsidR="00B3330F" w:rsidRPr="00317ED9" w:rsidRDefault="00B3330F" w:rsidP="00B3330F">
      <w:pPr>
        <w:pStyle w:val="af1"/>
        <w:numPr>
          <w:ilvl w:val="0"/>
          <w:numId w:val="2"/>
        </w:numPr>
        <w:spacing w:after="0" w:line="360" w:lineRule="auto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sz w:val="24"/>
          <w:szCs w:val="24"/>
          <w:lang w:val="uk-UA" w:eastAsia="ru-RU"/>
        </w:rPr>
      </w:pPr>
    </w:p>
    <w:p w14:paraId="42CFDAF3" w14:textId="7B4D8D3C" w:rsidR="00B3330F" w:rsidRPr="00317ED9" w:rsidRDefault="00B3330F" w:rsidP="00A0347E">
      <w:pPr>
        <w:spacing w:line="360" w:lineRule="auto"/>
        <w:ind w:left="1068"/>
        <w:outlineLvl w:val="0"/>
        <w:rPr>
          <w:rStyle w:val="longtext"/>
          <w:color w:val="222222"/>
          <w:lang w:val="uk-UA"/>
        </w:rPr>
      </w:pPr>
    </w:p>
    <w:p w14:paraId="3B0F7358" w14:textId="2AB9917D" w:rsidR="00B3330F" w:rsidRPr="00317ED9" w:rsidRDefault="00B3330F" w:rsidP="00B3330F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 w:rsidRPr="00317ED9">
        <w:rPr>
          <w:rStyle w:val="longtext"/>
          <w:color w:val="222222"/>
          <w:lang w:val="uk-UA"/>
        </w:rPr>
        <w:t xml:space="preserve">Відповідальний за прийомку з боку ЗАМОВНИКа - служба </w:t>
      </w:r>
      <w:r w:rsidR="004D7F61">
        <w:rPr>
          <w:rStyle w:val="longtext"/>
          <w:color w:val="222222"/>
          <w:lang w:val="uk-UA"/>
        </w:rPr>
        <w:t>головного енергетика</w:t>
      </w:r>
      <w:r w:rsidRPr="00317ED9">
        <w:rPr>
          <w:rStyle w:val="longtext"/>
          <w:color w:val="222222"/>
          <w:lang w:val="uk-UA"/>
        </w:rPr>
        <w:t>, електротехнічн</w:t>
      </w:r>
      <w:r w:rsidR="00370E34">
        <w:rPr>
          <w:rStyle w:val="longtext"/>
          <w:color w:val="222222"/>
          <w:lang w:val="uk-UA"/>
        </w:rPr>
        <w:t>ий</w:t>
      </w:r>
      <w:r w:rsidRPr="00317ED9">
        <w:rPr>
          <w:rStyle w:val="longtext"/>
          <w:color w:val="222222"/>
          <w:lang w:val="uk-UA"/>
        </w:rPr>
        <w:t xml:space="preserve"> цех</w:t>
      </w:r>
      <w:r w:rsidR="00F21113" w:rsidRPr="00317ED9">
        <w:rPr>
          <w:rStyle w:val="longtext"/>
          <w:color w:val="222222"/>
          <w:lang w:val="uk-UA"/>
        </w:rPr>
        <w:t xml:space="preserve">, </w:t>
      </w:r>
      <w:r w:rsidR="00DB6B0E" w:rsidRPr="00317ED9">
        <w:rPr>
          <w:rStyle w:val="longtext"/>
          <w:color w:val="222222"/>
          <w:lang w:val="uk-UA"/>
        </w:rPr>
        <w:t xml:space="preserve">відділ автоматизації </w:t>
      </w:r>
    </w:p>
    <w:p w14:paraId="19B06D6A" w14:textId="77777777" w:rsidR="00370E34" w:rsidRDefault="00B3330F" w:rsidP="00B3330F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 w:rsidRPr="00317ED9">
        <w:rPr>
          <w:rStyle w:val="longtext"/>
          <w:color w:val="222222"/>
          <w:lang w:val="uk-UA"/>
        </w:rPr>
        <w:t xml:space="preserve">Контроль якості виконаних робіт виконується технічним персоналом </w:t>
      </w:r>
    </w:p>
    <w:p w14:paraId="5AC8D35B" w14:textId="570C9B58" w:rsidR="00B3330F" w:rsidRPr="00317ED9" w:rsidRDefault="00B3330F" w:rsidP="00370E34">
      <w:pPr>
        <w:spacing w:line="360" w:lineRule="auto"/>
        <w:ind w:left="1068"/>
        <w:outlineLvl w:val="0"/>
        <w:rPr>
          <w:rStyle w:val="longtext"/>
          <w:color w:val="222222"/>
          <w:lang w:val="uk-UA"/>
        </w:rPr>
      </w:pPr>
      <w:r w:rsidRPr="00317ED9">
        <w:rPr>
          <w:rStyle w:val="longtext"/>
          <w:color w:val="222222"/>
          <w:lang w:val="uk-UA"/>
        </w:rPr>
        <w:t>П</w:t>
      </w:r>
      <w:r w:rsidR="00902D61" w:rsidRPr="00317ED9">
        <w:rPr>
          <w:rStyle w:val="longtext"/>
          <w:color w:val="222222"/>
          <w:lang w:val="uk-UA"/>
        </w:rPr>
        <w:t>р</w:t>
      </w:r>
      <w:r w:rsidRPr="00317ED9">
        <w:rPr>
          <w:rStyle w:val="longtext"/>
          <w:color w:val="222222"/>
          <w:lang w:val="uk-UA"/>
        </w:rPr>
        <w:t>АТ «КАРЛСБЕРГ  УКРАЇНА».</w:t>
      </w:r>
    </w:p>
    <w:p w14:paraId="5A7462AF" w14:textId="10C03127" w:rsidR="00DB6B0E" w:rsidRPr="00317ED9" w:rsidRDefault="00B3330F" w:rsidP="00530EDE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 w:rsidRPr="00317ED9">
        <w:rPr>
          <w:rStyle w:val="longtext"/>
          <w:color w:val="222222"/>
          <w:lang w:val="uk-UA"/>
        </w:rPr>
        <w:t>Прийняття робіт виконується відповідно діючих вимог, норм та правил.</w:t>
      </w:r>
    </w:p>
    <w:p w14:paraId="4E2CA5DE" w14:textId="77777777" w:rsidR="00530EDE" w:rsidRPr="00317ED9" w:rsidRDefault="00530EDE" w:rsidP="00530EDE">
      <w:pPr>
        <w:spacing w:line="360" w:lineRule="auto"/>
        <w:ind w:left="1068"/>
        <w:outlineLvl w:val="0"/>
        <w:rPr>
          <w:rStyle w:val="longtext"/>
          <w:color w:val="222222"/>
          <w:lang w:val="uk-UA"/>
        </w:rPr>
      </w:pPr>
    </w:p>
    <w:p w14:paraId="3DFAAE8A" w14:textId="77777777" w:rsidR="00B3330F" w:rsidRPr="00317ED9" w:rsidRDefault="00B3330F" w:rsidP="00E940E9">
      <w:pPr>
        <w:pStyle w:val="Twordnormal"/>
        <w:widowControl w:val="0"/>
        <w:numPr>
          <w:ilvl w:val="0"/>
          <w:numId w:val="31"/>
        </w:numPr>
        <w:spacing w:line="360" w:lineRule="auto"/>
        <w:jc w:val="center"/>
        <w:rPr>
          <w:rFonts w:ascii="Calibri" w:hAnsi="Calibri" w:cs="Calibri"/>
          <w:b/>
          <w:i w:val="0"/>
        </w:rPr>
      </w:pPr>
      <w:r w:rsidRPr="00317ED9">
        <w:rPr>
          <w:rFonts w:ascii="Calibri" w:hAnsi="Calibri" w:cs="Calibri"/>
          <w:b/>
          <w:i w:val="0"/>
        </w:rPr>
        <w:t>Перелік документів, що оформлюються при здачі - прийманні виконаних робіт.</w:t>
      </w:r>
    </w:p>
    <w:p w14:paraId="744E2CF5" w14:textId="48AE8631" w:rsidR="00487FCE" w:rsidRPr="00517A51" w:rsidRDefault="00487FCE" w:rsidP="00487FCE">
      <w:pPr>
        <w:pStyle w:val="af1"/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2C4DD5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t>Погоджена робоча документація у кількості 3-х примірників (оригінали).</w:t>
      </w:r>
      <w:r w:rsidR="00F63105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63105" w:rsidRPr="00F63105">
        <w:rPr>
          <w:rStyle w:val="longtext"/>
          <w:rFonts w:ascii="Times New Roman" w:eastAsia="Times New Roman" w:hAnsi="Times New Roman"/>
          <w:sz w:val="24"/>
          <w:szCs w:val="24"/>
          <w:highlight w:val="red"/>
          <w:lang w:val="uk-UA" w:eastAsia="ru-RU"/>
        </w:rPr>
        <w:t xml:space="preserve">Зміни в проект </w:t>
      </w:r>
      <w:r w:rsidR="00F63105" w:rsidRPr="00F63105">
        <w:rPr>
          <w:rStyle w:val="longtext"/>
          <w:rFonts w:ascii="Times New Roman" w:eastAsia="Times New Roman" w:hAnsi="Times New Roman"/>
          <w:sz w:val="24"/>
          <w:szCs w:val="24"/>
          <w:highlight w:val="red"/>
          <w:lang w:val="en-US" w:eastAsia="ru-RU"/>
        </w:rPr>
        <w:t>as</w:t>
      </w:r>
      <w:r w:rsidR="00F63105" w:rsidRPr="00F63105">
        <w:rPr>
          <w:rStyle w:val="longtext"/>
          <w:rFonts w:ascii="Times New Roman" w:eastAsia="Times New Roman" w:hAnsi="Times New Roman"/>
          <w:sz w:val="24"/>
          <w:szCs w:val="24"/>
          <w:highlight w:val="red"/>
          <w:lang w:eastAsia="ru-RU"/>
        </w:rPr>
        <w:t>-</w:t>
      </w:r>
      <w:r w:rsidR="00F63105" w:rsidRPr="00F63105">
        <w:rPr>
          <w:rStyle w:val="longtext"/>
          <w:rFonts w:ascii="Times New Roman" w:eastAsia="Times New Roman" w:hAnsi="Times New Roman"/>
          <w:sz w:val="24"/>
          <w:szCs w:val="24"/>
          <w:highlight w:val="red"/>
          <w:lang w:val="en-US" w:eastAsia="ru-RU"/>
        </w:rPr>
        <w:t>built</w:t>
      </w:r>
      <w:r w:rsidR="00F63105" w:rsidRPr="00F63105">
        <w:rPr>
          <w:rStyle w:val="longtext"/>
          <w:rFonts w:ascii="Times New Roman" w:eastAsia="Times New Roman" w:hAnsi="Times New Roman"/>
          <w:sz w:val="24"/>
          <w:szCs w:val="24"/>
          <w:highlight w:val="red"/>
          <w:lang w:eastAsia="ru-RU"/>
        </w:rPr>
        <w:t xml:space="preserve"> </w:t>
      </w:r>
      <w:r w:rsidR="00F63105" w:rsidRPr="00F63105">
        <w:rPr>
          <w:rStyle w:val="longtext"/>
          <w:rFonts w:ascii="Times New Roman" w:eastAsia="Times New Roman" w:hAnsi="Times New Roman"/>
          <w:sz w:val="24"/>
          <w:szCs w:val="24"/>
          <w:highlight w:val="red"/>
          <w:lang w:val="uk-UA" w:eastAsia="ru-RU"/>
        </w:rPr>
        <w:t>хто робить: монтажник чи проектант, і чи буде авторський нагляд?</w:t>
      </w:r>
      <w:r w:rsidR="00F63105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63105" w:rsidRPr="00F35100">
        <w:rPr>
          <w:rStyle w:val="longtext"/>
          <w:rFonts w:ascii="Times New Roman" w:eastAsia="Times New Roman" w:hAnsi="Times New Roman"/>
          <w:sz w:val="24"/>
          <w:szCs w:val="24"/>
          <w:highlight w:val="red"/>
          <w:lang w:val="uk-UA" w:eastAsia="ru-RU"/>
        </w:rPr>
        <w:t>Чи потрібні журнали прихованих робіт ,</w:t>
      </w:r>
      <w:r w:rsidR="00F35100" w:rsidRPr="00F35100">
        <w:rPr>
          <w:rStyle w:val="longtext"/>
          <w:rFonts w:ascii="Times New Roman" w:eastAsia="Times New Roman" w:hAnsi="Times New Roman"/>
          <w:sz w:val="24"/>
          <w:szCs w:val="24"/>
          <w:highlight w:val="red"/>
          <w:lang w:val="uk-UA" w:eastAsia="ru-RU"/>
        </w:rPr>
        <w:t xml:space="preserve"> чи буде офіційний ввід в експлуатацію від держ органів?</w:t>
      </w:r>
    </w:p>
    <w:p w14:paraId="761FBAB2" w14:textId="77777777" w:rsidR="00487FCE" w:rsidRDefault="00487FCE" w:rsidP="00487FCE">
      <w:pPr>
        <w:pStyle w:val="af1"/>
        <w:numPr>
          <w:ilvl w:val="1"/>
          <w:numId w:val="4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</w:pPr>
      <w:r w:rsidRPr="00517A51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t>Звітні документи:</w:t>
      </w:r>
      <w:r w:rsidRPr="00517A51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br/>
      </w:r>
      <w:r w:rsidRPr="00517A51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sym w:font="Symbol" w:char="F02D"/>
      </w:r>
      <w:r w:rsidRPr="00517A51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t xml:space="preserve"> акт виконаних робіт (виконує ПІДРЯДНИК);</w:t>
      </w:r>
      <w:r w:rsidRPr="00517A51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br/>
      </w:r>
      <w:r w:rsidRPr="00517A51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sym w:font="Symbol" w:char="F02D"/>
      </w:r>
      <w:r w:rsidRPr="00517A51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t xml:space="preserve"> локальний кошторис (виконує ПІДРЯДНИК);</w:t>
      </w:r>
    </w:p>
    <w:p w14:paraId="3A4A3D12" w14:textId="77777777" w:rsidR="00487FCE" w:rsidRPr="00517A51" w:rsidRDefault="00487FCE" w:rsidP="00487FCE">
      <w:pPr>
        <w:pStyle w:val="af1"/>
        <w:spacing w:line="360" w:lineRule="auto"/>
        <w:ind w:left="1068"/>
        <w:outlineLvl w:val="0"/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</w:pPr>
      <w:r w:rsidRPr="009F1A32">
        <w:rPr>
          <w:rStyle w:val="longtext"/>
          <w:lang w:val="uk-UA"/>
        </w:rPr>
        <w:sym w:font="Symbol" w:char="F02D"/>
      </w:r>
      <w:r w:rsidRPr="00517A51">
        <w:rPr>
          <w:rStyle w:val="longtext"/>
          <w:lang w:val="uk-UA"/>
        </w:rPr>
        <w:t xml:space="preserve"> </w:t>
      </w:r>
      <w:r w:rsidRPr="00277C37">
        <w:rPr>
          <w:rStyle w:val="longtext"/>
          <w:rFonts w:ascii="Times New Roman" w:eastAsia="Times New Roman" w:hAnsi="Times New Roman"/>
          <w:sz w:val="24"/>
          <w:szCs w:val="24"/>
          <w:lang w:val="uk-UA" w:eastAsia="ru-RU"/>
        </w:rPr>
        <w:t>відомість про вартість виконаних робіт (оформлює ПІДРЯДНИК).</w:t>
      </w:r>
    </w:p>
    <w:p w14:paraId="52D6CAF6" w14:textId="77777777" w:rsidR="00487FCE" w:rsidRPr="009F1A32" w:rsidRDefault="00487FCE" w:rsidP="00487FCE">
      <w:pPr>
        <w:numPr>
          <w:ilvl w:val="1"/>
          <w:numId w:val="4"/>
        </w:numPr>
        <w:spacing w:line="360" w:lineRule="auto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lastRenderedPageBreak/>
        <w:t>Копії документів, які надає ПІДРЯДНИК:</w:t>
      </w:r>
    </w:p>
    <w:p w14:paraId="1535134A" w14:textId="42D29A1B" w:rsidR="00487FCE" w:rsidRPr="00953885" w:rsidRDefault="00487FCE" w:rsidP="00487FCE">
      <w:pPr>
        <w:numPr>
          <w:ilvl w:val="0"/>
          <w:numId w:val="27"/>
        </w:numPr>
        <w:spacing w:line="360" w:lineRule="auto"/>
        <w:ind w:left="1211"/>
        <w:outlineLvl w:val="0"/>
        <w:rPr>
          <w:rStyle w:val="longtext"/>
          <w:bCs/>
          <w:highlight w:val="red"/>
          <w:lang w:val="uk-UA"/>
        </w:rPr>
      </w:pPr>
      <w:r w:rsidRPr="009F1A32">
        <w:rPr>
          <w:rStyle w:val="longtext"/>
          <w:bCs/>
          <w:lang w:val="uk-UA"/>
        </w:rPr>
        <w:t>ліцензія та дозвіл на виконання зазначених робіт;</w:t>
      </w:r>
      <w:r w:rsidR="000775CC">
        <w:rPr>
          <w:rStyle w:val="longtext"/>
          <w:bCs/>
          <w:lang w:val="uk-UA"/>
        </w:rPr>
        <w:t xml:space="preserve"> </w:t>
      </w:r>
      <w:r w:rsidR="000775CC" w:rsidRPr="00953885">
        <w:rPr>
          <w:rStyle w:val="longtext"/>
          <w:bCs/>
          <w:highlight w:val="red"/>
          <w:lang w:val="uk-UA"/>
        </w:rPr>
        <w:t>Акти гідровипробуваннь, протоколи</w:t>
      </w:r>
      <w:r w:rsidR="00953885" w:rsidRPr="00953885">
        <w:rPr>
          <w:rStyle w:val="longtext"/>
          <w:bCs/>
          <w:highlight w:val="red"/>
          <w:lang w:val="uk-UA"/>
        </w:rPr>
        <w:t xml:space="preserve"> та інші?</w:t>
      </w:r>
    </w:p>
    <w:p w14:paraId="3031C225" w14:textId="77777777" w:rsidR="00487FCE" w:rsidRDefault="00487FCE" w:rsidP="00487FCE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Термін подачі звітних документів, що оформлюються при прийомці, складає 1 (один) тиждень після завершення робіт .</w:t>
      </w:r>
    </w:p>
    <w:p w14:paraId="6D88D688" w14:textId="77777777" w:rsidR="00EE64BB" w:rsidRDefault="00EE64BB" w:rsidP="00EE64BB">
      <w:pPr>
        <w:spacing w:line="360" w:lineRule="auto"/>
        <w:ind w:left="1068"/>
        <w:outlineLvl w:val="0"/>
        <w:rPr>
          <w:rStyle w:val="longtext"/>
          <w:lang w:val="uk-UA"/>
        </w:rPr>
      </w:pPr>
    </w:p>
    <w:p w14:paraId="0C824468" w14:textId="7B2E54E5" w:rsidR="00EE64BB" w:rsidRPr="00EE64BB" w:rsidRDefault="00EE64BB" w:rsidP="006C5B2F">
      <w:pPr>
        <w:spacing w:line="360" w:lineRule="auto"/>
        <w:ind w:left="1068"/>
        <w:jc w:val="center"/>
        <w:outlineLvl w:val="0"/>
        <w:rPr>
          <w:rStyle w:val="longtext"/>
          <w:lang w:val="uk-UA"/>
        </w:rPr>
      </w:pPr>
      <w:r w:rsidRPr="002167A7">
        <w:rPr>
          <w:rFonts w:ascii="Calibri" w:hAnsi="Calibri" w:cs="Calibri"/>
          <w:b/>
          <w:sz w:val="28"/>
          <w:lang w:val="uk-UA"/>
        </w:rPr>
        <w:t>4.</w:t>
      </w:r>
      <w:r w:rsidRPr="002167A7">
        <w:rPr>
          <w:rFonts w:ascii="Calibri" w:hAnsi="Calibri" w:cs="Calibri"/>
          <w:b/>
          <w:sz w:val="28"/>
          <w:lang w:val="uk-UA"/>
        </w:rPr>
        <w:tab/>
        <w:t>Техніка безпеки</w:t>
      </w:r>
      <w:r w:rsidRPr="00EE64BB">
        <w:rPr>
          <w:rStyle w:val="longtext"/>
          <w:lang w:val="uk-UA"/>
        </w:rPr>
        <w:t>.</w:t>
      </w:r>
    </w:p>
    <w:p w14:paraId="08C08716" w14:textId="5FF81FDF" w:rsidR="00C63F08" w:rsidRPr="00BD0556" w:rsidRDefault="00C63F08" w:rsidP="00C63F08">
      <w:pPr>
        <w:ind w:right="141"/>
        <w:jc w:val="both"/>
        <w:rPr>
          <w:iCs/>
          <w:color w:val="000000"/>
          <w:lang w:val="uk-UA"/>
        </w:rPr>
      </w:pPr>
      <w:r>
        <w:rPr>
          <w:rStyle w:val="longtext"/>
          <w:lang w:val="uk-UA"/>
        </w:rPr>
        <w:t>4</w:t>
      </w:r>
      <w:r>
        <w:rPr>
          <w:rStyle w:val="longtext"/>
          <w:color w:val="222222"/>
          <w:sz w:val="20"/>
          <w:szCs w:val="20"/>
          <w:lang w:val="uk-UA"/>
        </w:rPr>
        <w:t xml:space="preserve">.1. </w:t>
      </w:r>
      <w:r w:rsidRPr="00BD0556">
        <w:rPr>
          <w:iCs/>
          <w:color w:val="000000"/>
          <w:lang w:val="uk-UA"/>
        </w:rPr>
        <w:t xml:space="preserve">ПІДРЯДНИК повинен надати діючі дозвільні документи на виконання робіт підвищеної небезпеки, передбачені чинним законодавством України, а саме : дозвіл </w:t>
      </w:r>
      <w:r w:rsidRPr="00BD0556">
        <w:rPr>
          <w:iCs/>
          <w:color w:val="000000"/>
          <w:highlight w:val="red"/>
          <w:lang w:val="uk-UA"/>
        </w:rPr>
        <w:t>Держгірпромнагляду</w:t>
      </w:r>
      <w:r w:rsidRPr="00BD0556">
        <w:rPr>
          <w:iCs/>
          <w:color w:val="000000"/>
          <w:lang w:val="uk-UA"/>
        </w:rPr>
        <w:t xml:space="preserve"> на виконання робіт на висоті понад 1,3 м (висотні роботи), або декларацію відповідності матеріально-технічної бази роботодавця вимогам законодавства з питань охорони праці та промислової безпеки затверджену Держгірпромнаглядом для виконання робіт на висоті</w:t>
      </w:r>
      <w:r w:rsidRPr="00BD0556">
        <w:rPr>
          <w:iCs/>
          <w:color w:val="000000"/>
        </w:rPr>
        <w:t> </w:t>
      </w:r>
      <w:r w:rsidRPr="00BD0556">
        <w:rPr>
          <w:iCs/>
          <w:color w:val="000000"/>
          <w:lang w:val="uk-UA"/>
        </w:rPr>
        <w:t xml:space="preserve"> понад 1,3 м,</w:t>
      </w:r>
      <w:r w:rsidRPr="00BD0556">
        <w:rPr>
          <w:iCs/>
          <w:color w:val="000000"/>
        </w:rPr>
        <w:t> </w:t>
      </w:r>
      <w:r w:rsidRPr="00BD0556">
        <w:rPr>
          <w:iCs/>
          <w:color w:val="000000"/>
          <w:lang w:val="uk-UA"/>
        </w:rPr>
        <w:t xml:space="preserve"> та дозвіл на вогневі роботи. </w:t>
      </w:r>
    </w:p>
    <w:p w14:paraId="5D0B0CB7" w14:textId="02CA23EA" w:rsidR="00C63F08" w:rsidRPr="00BD0556" w:rsidRDefault="00C63F08" w:rsidP="00C63F08">
      <w:pPr>
        <w:pStyle w:val="af1"/>
        <w:numPr>
          <w:ilvl w:val="1"/>
          <w:numId w:val="41"/>
        </w:numPr>
        <w:ind w:right="141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</w:pPr>
      <w:r w:rsidRPr="00BD055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ПІДРЯДНИК повинен надати наказ про призначення осіб, відповідальних за безпечне проведення робіт.</w:t>
      </w:r>
    </w:p>
    <w:p w14:paraId="0BF3AB64" w14:textId="08E85CDD" w:rsidR="00C63F08" w:rsidRPr="00BD0556" w:rsidRDefault="00C63F08" w:rsidP="00C63F08">
      <w:pPr>
        <w:pStyle w:val="af1"/>
        <w:numPr>
          <w:ilvl w:val="1"/>
          <w:numId w:val="41"/>
        </w:numPr>
        <w:ind w:right="141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</w:pPr>
      <w:r w:rsidRPr="00BD055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ПІДРЯДНИК повинен надати копію посвідчень про проведення навчання з охорони праці при виконанні висотних робіт, та копії сторінок журналу протоколів перевірки знань на кожну з осіб відповідальних за проведення робіт та контроль безпечного проведення даного виду робіт.</w:t>
      </w:r>
    </w:p>
    <w:p w14:paraId="1E02C5D1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</w:rPr>
      </w:pPr>
      <w:r w:rsidRPr="00BD0556">
        <w:rPr>
          <w:iCs/>
          <w:color w:val="000000"/>
        </w:rPr>
        <w:t>ПІДРЯДНИК повинен надати діючі протоколи перевірки електроінструменту, який використовуватиметься при проведенні робіт, працівники повинні мати при собі діюче посвідчення з електробезпеки, та копії сторінок журналу перевірки знань з електробезпеки на кожного з працівників.</w:t>
      </w:r>
    </w:p>
    <w:p w14:paraId="6B6B9606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</w:rPr>
      </w:pPr>
      <w:r w:rsidRPr="00BD0556">
        <w:rPr>
          <w:iCs/>
          <w:color w:val="000000"/>
        </w:rPr>
        <w:t>Підрядник повинен надати діючі медичні книжки на кожного працівника, залученого до виконання робіт.</w:t>
      </w:r>
    </w:p>
    <w:p w14:paraId="19675FBD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</w:rPr>
      </w:pPr>
      <w:r w:rsidRPr="00BD0556">
        <w:rPr>
          <w:iCs/>
          <w:color w:val="000000"/>
          <w:lang w:val="uk-UA"/>
        </w:rPr>
        <w:t xml:space="preserve">Виконання робіт повинно проводитися з обов'язковим дотриманням правил внутрішнього розпорядку, ПТЕ,ПБЕЕС, охорони праці, пожежної безпеки відповідно до діючих вимог а також нормативних актів. </w:t>
      </w:r>
    </w:p>
    <w:p w14:paraId="2DD09D5E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  <w:lang w:val="uk-UA"/>
        </w:rPr>
      </w:pPr>
      <w:r w:rsidRPr="00BD0556">
        <w:rPr>
          <w:iCs/>
          <w:color w:val="000000"/>
          <w:lang w:val="uk-UA"/>
        </w:rPr>
        <w:t>Відповідальність за виконання заходів з охорони праці, ПТЕ,ПБЕЕС,  охорони праці, промсанітарії, пожежної та екологічної безпеки покладається на керівників робіт ПІДРЯДНИКа, призначених наказом.</w:t>
      </w:r>
    </w:p>
    <w:p w14:paraId="3731F278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  <w:lang w:val="uk-UA"/>
        </w:rPr>
      </w:pPr>
      <w:r w:rsidRPr="00BD0556">
        <w:rPr>
          <w:iCs/>
          <w:color w:val="000000"/>
          <w:lang w:val="uk-UA"/>
        </w:rPr>
        <w:t>Охорона праці робітників повинна забезпечуватися видачею адміністрацією ПІДРЯДНИКа необхідних засобів індивідуального захисту (спеціального 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та пристроями відповідно до діючих норм і характером виконуваних робіт.</w:t>
      </w:r>
    </w:p>
    <w:p w14:paraId="122FBED6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  <w:lang w:val="uk-UA"/>
        </w:rPr>
      </w:pPr>
      <w:r w:rsidRPr="00BD0556">
        <w:rPr>
          <w:iCs/>
          <w:color w:val="000000"/>
          <w:lang w:val="uk-UA"/>
        </w:rPr>
        <w:t>Робітникам повинні бути створені необхідні умови праці, харчування та відпочинку.</w:t>
      </w:r>
    </w:p>
    <w:p w14:paraId="4CB8D808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  <w:lang w:val="uk-UA"/>
        </w:rPr>
      </w:pPr>
      <w:r w:rsidRPr="00BD0556">
        <w:rPr>
          <w:iCs/>
          <w:color w:val="000000"/>
          <w:lang w:val="uk-UA"/>
        </w:rPr>
        <w:t> 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6A447EE6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  <w:lang w:val="uk-UA"/>
        </w:rPr>
      </w:pPr>
      <w:r w:rsidRPr="00BD0556">
        <w:rPr>
          <w:iCs/>
          <w:color w:val="000000"/>
          <w:lang w:val="uk-UA"/>
        </w:rPr>
        <w:t> 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60C52F25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  <w:lang w:val="uk-UA"/>
        </w:rPr>
      </w:pPr>
      <w:r w:rsidRPr="00BD0556">
        <w:rPr>
          <w:iCs/>
          <w:color w:val="000000"/>
          <w:lang w:val="uk-UA"/>
        </w:rPr>
        <w:t> 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07AE865F" w14:textId="77777777" w:rsidR="00C63F08" w:rsidRPr="00BD0556" w:rsidRDefault="00C63F08" w:rsidP="00C63F08">
      <w:pPr>
        <w:numPr>
          <w:ilvl w:val="1"/>
          <w:numId w:val="41"/>
        </w:numPr>
        <w:ind w:left="0" w:right="141" w:firstLine="0"/>
        <w:jc w:val="both"/>
        <w:rPr>
          <w:iCs/>
          <w:color w:val="000000"/>
          <w:lang w:val="uk-UA"/>
        </w:rPr>
      </w:pPr>
      <w:r w:rsidRPr="00BD0556">
        <w:rPr>
          <w:iCs/>
          <w:color w:val="000000"/>
          <w:lang w:val="uk-UA"/>
        </w:rPr>
        <w:lastRenderedPageBreak/>
        <w:t> Освітленість монтажної зони повинна забезпечувати безпечне ведення робіт. У випадку виконання робіт у темну пору доби освітлення має передбачатися робочим і аварійним.</w:t>
      </w:r>
    </w:p>
    <w:p w14:paraId="4D659B84" w14:textId="77777777" w:rsidR="00C63F08" w:rsidRPr="00BD0556" w:rsidRDefault="00C63F08" w:rsidP="00C63F08">
      <w:pPr>
        <w:rPr>
          <w:iCs/>
          <w:color w:val="000000"/>
          <w:lang w:val="uk-UA"/>
        </w:rPr>
      </w:pPr>
    </w:p>
    <w:p w14:paraId="6623E61B" w14:textId="4E0BE8D9" w:rsidR="00B3330F" w:rsidRPr="00317ED9" w:rsidRDefault="00B3330F" w:rsidP="00C63F08">
      <w:pPr>
        <w:spacing w:line="360" w:lineRule="auto"/>
        <w:ind w:left="1068"/>
        <w:outlineLvl w:val="0"/>
        <w:rPr>
          <w:rStyle w:val="af0"/>
          <w:rFonts w:ascii="Times New Roman" w:hAnsi="Times New Roman"/>
          <w:b w:val="0"/>
          <w:bCs w:val="0"/>
          <w:i/>
          <w:iCs/>
          <w:kern w:val="0"/>
          <w:sz w:val="24"/>
          <w:szCs w:val="24"/>
          <w:lang w:val="uk-UA"/>
        </w:rPr>
      </w:pPr>
    </w:p>
    <w:p w14:paraId="0A3F7DC4" w14:textId="77777777" w:rsidR="00B3330F" w:rsidRPr="00317ED9" w:rsidRDefault="00B3330F" w:rsidP="00B3330F">
      <w:pPr>
        <w:pStyle w:val="Twordnormal"/>
        <w:widowControl w:val="0"/>
        <w:spacing w:line="360" w:lineRule="auto"/>
        <w:ind w:left="1069" w:firstLine="0"/>
        <w:jc w:val="center"/>
        <w:rPr>
          <w:rStyle w:val="af0"/>
          <w:rFonts w:ascii="Calibri" w:hAnsi="Calibri" w:cs="Calibri"/>
          <w:b w:val="0"/>
          <w:sz w:val="28"/>
          <w:szCs w:val="28"/>
          <w:lang w:val="uk-UA"/>
        </w:rPr>
      </w:pPr>
      <w:r w:rsidRPr="00317ED9">
        <w:rPr>
          <w:rStyle w:val="af0"/>
          <w:rFonts w:ascii="Calibri" w:hAnsi="Calibri" w:cs="Calibri"/>
          <w:i w:val="0"/>
          <w:sz w:val="28"/>
          <w:szCs w:val="28"/>
          <w:lang w:val="uk-UA"/>
        </w:rPr>
        <w:t>Інші вимоги</w:t>
      </w:r>
      <w:r w:rsidRPr="00317ED9">
        <w:rPr>
          <w:rStyle w:val="af0"/>
          <w:rFonts w:ascii="Calibri" w:hAnsi="Calibri" w:cs="Calibri"/>
          <w:b w:val="0"/>
          <w:sz w:val="28"/>
          <w:szCs w:val="28"/>
          <w:lang w:val="uk-UA"/>
        </w:rPr>
        <w:t>.</w:t>
      </w:r>
    </w:p>
    <w:p w14:paraId="5C3B1609" w14:textId="65114C4C" w:rsidR="00902D61" w:rsidRPr="007A4F29" w:rsidRDefault="00B3330F" w:rsidP="007A4F29">
      <w:pPr>
        <w:pStyle w:val="Twordnormal"/>
        <w:widowControl w:val="0"/>
        <w:numPr>
          <w:ilvl w:val="0"/>
          <w:numId w:val="28"/>
        </w:numPr>
        <w:spacing w:line="360" w:lineRule="auto"/>
        <w:ind w:left="1134" w:hanging="425"/>
        <w:rPr>
          <w:rFonts w:ascii="Times New Roman" w:hAnsi="Times New Roman"/>
          <w:b/>
          <w:i w:val="0"/>
          <w:iCs/>
          <w:sz w:val="24"/>
        </w:rPr>
      </w:pP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Окремі положення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цього завдання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 xml:space="preserve">можуть </w:t>
      </w:r>
      <w:r w:rsidR="00F7498A" w:rsidRPr="00317ED9">
        <w:rPr>
          <w:rStyle w:val="hps"/>
          <w:rFonts w:ascii="Times New Roman" w:hAnsi="Times New Roman"/>
          <w:i w:val="0"/>
          <w:sz w:val="24"/>
          <w:lang w:val="uk-UA"/>
        </w:rPr>
        <w:t>уточнюватися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 xml:space="preserve"> і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доповнюватися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ході виконання робіт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установленому порядку</w:t>
      </w:r>
      <w:r w:rsidRPr="00317ED9">
        <w:rPr>
          <w:rFonts w:ascii="Times New Roman" w:hAnsi="Times New Roman"/>
          <w:i w:val="0"/>
          <w:sz w:val="24"/>
          <w:lang w:val="uk-UA"/>
        </w:rPr>
        <w:t xml:space="preserve"> </w:t>
      </w:r>
      <w:r w:rsidRPr="00317ED9">
        <w:rPr>
          <w:rStyle w:val="hps"/>
          <w:rFonts w:ascii="Times New Roman" w:hAnsi="Times New Roman"/>
          <w:i w:val="0"/>
          <w:sz w:val="24"/>
          <w:lang w:val="uk-UA"/>
        </w:rPr>
        <w:t>за погодженням сторін</w:t>
      </w:r>
    </w:p>
    <w:p w14:paraId="61C93634" w14:textId="77777777" w:rsidR="00902D61" w:rsidRPr="00317ED9" w:rsidRDefault="00902D61" w:rsidP="00B3330F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7F31480C" w14:textId="77777777" w:rsidR="00902D61" w:rsidRPr="00317ED9" w:rsidRDefault="00902D61" w:rsidP="00B3330F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20A5E86D" w14:textId="77777777" w:rsidR="00B3330F" w:rsidRPr="00317ED9" w:rsidRDefault="00B3330F" w:rsidP="00B3330F">
      <w:pPr>
        <w:pStyle w:val="Twordnormal"/>
        <w:rPr>
          <w:rFonts w:ascii="Calibri" w:hAnsi="Calibri"/>
          <w:b/>
          <w:i w:val="0"/>
          <w:iCs/>
          <w:sz w:val="24"/>
        </w:rPr>
      </w:pPr>
      <w:r w:rsidRPr="00317ED9">
        <w:rPr>
          <w:rFonts w:ascii="Calibri" w:hAnsi="Calibri"/>
          <w:b/>
          <w:i w:val="0"/>
          <w:iCs/>
          <w:sz w:val="24"/>
          <w:lang w:val="uk-UA"/>
        </w:rPr>
        <w:t>ВИКОНАВ</w:t>
      </w:r>
      <w:r w:rsidRPr="00317ED9">
        <w:rPr>
          <w:rFonts w:ascii="Calibri" w:hAnsi="Calibri"/>
          <w:b/>
          <w:i w:val="0"/>
          <w:iCs/>
          <w:sz w:val="24"/>
        </w:rPr>
        <w:t>:</w:t>
      </w:r>
    </w:p>
    <w:p w14:paraId="17D25F03" w14:textId="77777777" w:rsidR="00B3330F" w:rsidRPr="00317ED9" w:rsidRDefault="00B3330F" w:rsidP="00B3330F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14:paraId="7C93BF84" w14:textId="77777777" w:rsidR="00B3330F" w:rsidRPr="00317ED9" w:rsidRDefault="00902D61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 w:rsidRPr="00317ED9">
        <w:rPr>
          <w:rFonts w:ascii="Calibri" w:hAnsi="Calibri"/>
          <w:i w:val="0"/>
          <w:iCs/>
          <w:sz w:val="24"/>
          <w:lang w:val="uk-UA"/>
        </w:rPr>
        <w:t xml:space="preserve">Головний енергетик                             </w:t>
      </w:r>
      <w:r w:rsidR="00995069" w:rsidRPr="00317ED9">
        <w:rPr>
          <w:rFonts w:ascii="Calibri" w:hAnsi="Calibri"/>
          <w:i w:val="0"/>
          <w:iCs/>
          <w:sz w:val="24"/>
        </w:rPr>
        <w:tab/>
        <w:t>__________________</w:t>
      </w:r>
      <w:r w:rsidR="00995069" w:rsidRPr="00317ED9">
        <w:rPr>
          <w:rFonts w:ascii="Calibri" w:hAnsi="Calibri"/>
          <w:i w:val="0"/>
          <w:iCs/>
          <w:sz w:val="24"/>
        </w:rPr>
        <w:tab/>
      </w:r>
      <w:r w:rsidRPr="00317ED9">
        <w:rPr>
          <w:rFonts w:ascii="Calibri" w:hAnsi="Calibri"/>
          <w:i w:val="0"/>
          <w:iCs/>
          <w:sz w:val="24"/>
          <w:lang w:val="uk-UA"/>
        </w:rPr>
        <w:t>А.І. Коневич</w:t>
      </w:r>
    </w:p>
    <w:p w14:paraId="4B272B74" w14:textId="77777777" w:rsidR="00B3330F" w:rsidRPr="00317ED9" w:rsidRDefault="00B3330F" w:rsidP="00B3330F">
      <w:pPr>
        <w:pStyle w:val="Twordnormal"/>
        <w:rPr>
          <w:rFonts w:ascii="Calibri" w:hAnsi="Calibri"/>
          <w:i w:val="0"/>
          <w:iCs/>
          <w:sz w:val="24"/>
        </w:rPr>
      </w:pPr>
    </w:p>
    <w:p w14:paraId="76667EB6" w14:textId="77777777" w:rsidR="00B3330F" w:rsidRPr="00317ED9" w:rsidRDefault="00B3330F" w:rsidP="007A4F29">
      <w:pPr>
        <w:pStyle w:val="Twordnormal"/>
        <w:ind w:firstLine="0"/>
        <w:rPr>
          <w:rFonts w:ascii="Calibri" w:hAnsi="Calibri"/>
          <w:i w:val="0"/>
          <w:iCs/>
          <w:sz w:val="24"/>
        </w:rPr>
      </w:pPr>
    </w:p>
    <w:p w14:paraId="5517FE15" w14:textId="77777777" w:rsidR="00B3330F" w:rsidRPr="00317ED9" w:rsidRDefault="00B3330F" w:rsidP="00B3330F">
      <w:pPr>
        <w:pStyle w:val="Twordnormal"/>
        <w:rPr>
          <w:rFonts w:ascii="Calibri" w:hAnsi="Calibri"/>
          <w:b/>
          <w:i w:val="0"/>
          <w:iCs/>
          <w:sz w:val="24"/>
        </w:rPr>
      </w:pPr>
      <w:r w:rsidRPr="00317ED9">
        <w:rPr>
          <w:rFonts w:ascii="Calibri" w:hAnsi="Calibri"/>
          <w:b/>
          <w:i w:val="0"/>
          <w:iCs/>
          <w:sz w:val="24"/>
          <w:lang w:val="uk-UA"/>
        </w:rPr>
        <w:t>Погоджено</w:t>
      </w:r>
      <w:r w:rsidRPr="00317ED9">
        <w:rPr>
          <w:rFonts w:ascii="Calibri" w:hAnsi="Calibri"/>
          <w:b/>
          <w:i w:val="0"/>
          <w:iCs/>
          <w:sz w:val="24"/>
        </w:rPr>
        <w:t>:</w:t>
      </w:r>
    </w:p>
    <w:p w14:paraId="147B501C" w14:textId="77777777" w:rsidR="00B3330F" w:rsidRPr="00317ED9" w:rsidRDefault="00B3330F" w:rsidP="00B3330F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14:paraId="447E6C91" w14:textId="77777777" w:rsidR="00B3330F" w:rsidRPr="00317ED9" w:rsidRDefault="00B3330F" w:rsidP="00B3330F">
      <w:pPr>
        <w:pStyle w:val="Twordnormal"/>
        <w:rPr>
          <w:rFonts w:ascii="Calibri" w:hAnsi="Calibri"/>
          <w:i w:val="0"/>
          <w:iCs/>
          <w:sz w:val="24"/>
        </w:rPr>
      </w:pPr>
    </w:p>
    <w:p w14:paraId="4117D3BD" w14:textId="77777777" w:rsidR="00B3330F" w:rsidRPr="00317ED9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 w:rsidRPr="00317ED9">
        <w:rPr>
          <w:rFonts w:ascii="Calibri" w:hAnsi="Calibri"/>
          <w:i w:val="0"/>
          <w:iCs/>
          <w:sz w:val="24"/>
        </w:rPr>
        <w:t>Начальник цех</w:t>
      </w:r>
      <w:r w:rsidRPr="00317ED9">
        <w:rPr>
          <w:rFonts w:ascii="Calibri" w:hAnsi="Calibri"/>
          <w:i w:val="0"/>
          <w:iCs/>
          <w:sz w:val="24"/>
          <w:lang w:val="uk-UA"/>
        </w:rPr>
        <w:t>у</w:t>
      </w:r>
      <w:r w:rsidR="00A608F7" w:rsidRPr="00317ED9">
        <w:rPr>
          <w:rFonts w:ascii="Calibri" w:hAnsi="Calibri"/>
          <w:i w:val="0"/>
          <w:iCs/>
          <w:sz w:val="24"/>
          <w:lang w:val="uk-UA"/>
        </w:rPr>
        <w:tab/>
      </w:r>
      <w:r w:rsidR="00A608F7" w:rsidRPr="00317ED9">
        <w:rPr>
          <w:rFonts w:ascii="Calibri" w:hAnsi="Calibri"/>
          <w:i w:val="0"/>
          <w:iCs/>
          <w:sz w:val="24"/>
          <w:lang w:val="uk-UA"/>
        </w:rPr>
        <w:tab/>
      </w:r>
      <w:r w:rsidR="00A608F7" w:rsidRPr="00317ED9">
        <w:rPr>
          <w:rFonts w:ascii="Calibri" w:hAnsi="Calibri"/>
          <w:i w:val="0"/>
          <w:iCs/>
          <w:sz w:val="24"/>
          <w:lang w:val="uk-UA"/>
        </w:rPr>
        <w:tab/>
      </w:r>
      <w:r w:rsidR="00995069" w:rsidRPr="00317ED9">
        <w:rPr>
          <w:rFonts w:ascii="Calibri" w:hAnsi="Calibri"/>
          <w:i w:val="0"/>
          <w:iCs/>
          <w:sz w:val="24"/>
        </w:rPr>
        <w:tab/>
        <w:t>__________________</w:t>
      </w:r>
      <w:r w:rsidR="00902D61" w:rsidRPr="00317ED9">
        <w:rPr>
          <w:rFonts w:ascii="Calibri" w:hAnsi="Calibri"/>
          <w:i w:val="0"/>
          <w:iCs/>
          <w:sz w:val="24"/>
          <w:lang w:val="uk-UA"/>
        </w:rPr>
        <w:t xml:space="preserve">            </w:t>
      </w:r>
      <w:r w:rsidR="00995069" w:rsidRPr="00317ED9">
        <w:rPr>
          <w:rFonts w:ascii="Calibri" w:hAnsi="Calibri"/>
          <w:i w:val="0"/>
          <w:iCs/>
          <w:sz w:val="24"/>
        </w:rPr>
        <w:t>В</w:t>
      </w:r>
      <w:r w:rsidRPr="00317ED9">
        <w:rPr>
          <w:rFonts w:ascii="Calibri" w:hAnsi="Calibri"/>
          <w:i w:val="0"/>
          <w:iCs/>
          <w:sz w:val="24"/>
        </w:rPr>
        <w:t>.</w:t>
      </w:r>
      <w:r w:rsidR="00995069" w:rsidRPr="00317ED9">
        <w:rPr>
          <w:rFonts w:ascii="Calibri" w:hAnsi="Calibri"/>
          <w:i w:val="0"/>
          <w:iCs/>
          <w:sz w:val="24"/>
          <w:lang w:val="uk-UA"/>
        </w:rPr>
        <w:t>Л</w:t>
      </w:r>
      <w:r w:rsidR="00995069" w:rsidRPr="00317ED9">
        <w:rPr>
          <w:rFonts w:ascii="Calibri" w:hAnsi="Calibri"/>
          <w:i w:val="0"/>
          <w:iCs/>
          <w:sz w:val="24"/>
        </w:rPr>
        <w:t>. В</w:t>
      </w:r>
      <w:r w:rsidR="00A608F7" w:rsidRPr="00317ED9">
        <w:rPr>
          <w:rFonts w:ascii="Calibri" w:hAnsi="Calibri"/>
          <w:i w:val="0"/>
          <w:iCs/>
          <w:sz w:val="24"/>
          <w:lang w:val="uk-UA"/>
        </w:rPr>
        <w:t>и</w:t>
      </w:r>
      <w:r w:rsidR="00995069" w:rsidRPr="00317ED9">
        <w:rPr>
          <w:rFonts w:ascii="Calibri" w:hAnsi="Calibri"/>
          <w:i w:val="0"/>
          <w:iCs/>
          <w:sz w:val="24"/>
          <w:lang w:val="uk-UA"/>
        </w:rPr>
        <w:t>шняков</w:t>
      </w:r>
    </w:p>
    <w:p w14:paraId="4A22C410" w14:textId="77777777" w:rsidR="00B3330F" w:rsidRPr="00317ED9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32C881D0" w14:textId="77777777" w:rsidR="00A608F7" w:rsidRPr="00317ED9" w:rsidRDefault="00A608F7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 w:rsidRPr="00317ED9">
        <w:rPr>
          <w:rFonts w:ascii="Calibri" w:hAnsi="Calibri"/>
          <w:i w:val="0"/>
          <w:iCs/>
          <w:sz w:val="24"/>
          <w:lang w:val="uk-UA"/>
        </w:rPr>
        <w:t>Керівник групи автоматизації</w:t>
      </w:r>
    </w:p>
    <w:p w14:paraId="5128E6E6" w14:textId="77777777" w:rsidR="00B3330F" w:rsidRPr="00FF04DC" w:rsidRDefault="00A608F7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 w:rsidRPr="00317ED9">
        <w:rPr>
          <w:rFonts w:ascii="Calibri" w:hAnsi="Calibri"/>
          <w:i w:val="0"/>
          <w:iCs/>
          <w:sz w:val="24"/>
          <w:lang w:val="uk-UA"/>
        </w:rPr>
        <w:t>та електротехніки</w:t>
      </w:r>
      <w:r w:rsidRPr="00317ED9">
        <w:rPr>
          <w:rFonts w:ascii="Calibri" w:hAnsi="Calibri"/>
          <w:i w:val="0"/>
          <w:iCs/>
          <w:sz w:val="24"/>
          <w:lang w:val="uk-UA"/>
        </w:rPr>
        <w:tab/>
      </w:r>
      <w:r w:rsidRPr="00317ED9">
        <w:rPr>
          <w:rFonts w:ascii="Calibri" w:hAnsi="Calibri"/>
          <w:i w:val="0"/>
          <w:iCs/>
          <w:sz w:val="24"/>
          <w:lang w:val="uk-UA"/>
        </w:rPr>
        <w:tab/>
      </w:r>
      <w:r w:rsidRPr="00317ED9">
        <w:rPr>
          <w:rFonts w:ascii="Calibri" w:hAnsi="Calibri"/>
          <w:i w:val="0"/>
          <w:iCs/>
          <w:sz w:val="24"/>
          <w:lang w:val="uk-UA"/>
        </w:rPr>
        <w:tab/>
      </w:r>
      <w:r w:rsidRPr="00317ED9">
        <w:rPr>
          <w:rFonts w:ascii="Calibri" w:hAnsi="Calibri"/>
          <w:i w:val="0"/>
          <w:iCs/>
          <w:sz w:val="24"/>
          <w:lang w:val="uk-UA"/>
        </w:rPr>
        <w:tab/>
      </w:r>
      <w:r w:rsidR="00902D61" w:rsidRPr="00317ED9">
        <w:rPr>
          <w:rFonts w:ascii="Calibri" w:hAnsi="Calibri"/>
          <w:i w:val="0"/>
          <w:iCs/>
          <w:sz w:val="24"/>
          <w:lang w:val="uk-UA"/>
        </w:rPr>
        <w:t xml:space="preserve"> </w:t>
      </w:r>
      <w:r w:rsidR="00DB6B0E" w:rsidRPr="00317ED9">
        <w:rPr>
          <w:rFonts w:ascii="Calibri" w:hAnsi="Calibri"/>
          <w:i w:val="0"/>
          <w:iCs/>
          <w:sz w:val="24"/>
          <w:lang w:val="uk-UA"/>
        </w:rPr>
        <w:t xml:space="preserve"> </w:t>
      </w:r>
      <w:r w:rsidR="00B3330F" w:rsidRPr="00317ED9">
        <w:rPr>
          <w:rFonts w:ascii="Calibri" w:hAnsi="Calibri"/>
          <w:i w:val="0"/>
          <w:iCs/>
          <w:sz w:val="24"/>
          <w:lang w:val="uk-UA"/>
        </w:rPr>
        <w:t>__________________</w:t>
      </w:r>
      <w:r w:rsidR="00902D61" w:rsidRPr="00317ED9">
        <w:rPr>
          <w:rFonts w:ascii="Calibri" w:hAnsi="Calibri"/>
          <w:i w:val="0"/>
          <w:iCs/>
          <w:sz w:val="24"/>
          <w:lang w:val="uk-UA"/>
        </w:rPr>
        <w:t xml:space="preserve">          </w:t>
      </w:r>
      <w:r w:rsidR="00FB386E" w:rsidRPr="00317ED9">
        <w:rPr>
          <w:rFonts w:ascii="Calibri" w:hAnsi="Calibri"/>
          <w:i w:val="0"/>
          <w:iCs/>
          <w:sz w:val="24"/>
          <w:lang w:val="uk-UA"/>
        </w:rPr>
        <w:t xml:space="preserve"> </w:t>
      </w:r>
      <w:r w:rsidR="00DB6B0E" w:rsidRPr="00317ED9">
        <w:rPr>
          <w:rFonts w:ascii="Calibri" w:hAnsi="Calibri"/>
          <w:i w:val="0"/>
          <w:iCs/>
          <w:sz w:val="24"/>
          <w:lang w:val="uk-UA"/>
        </w:rPr>
        <w:t>Є.</w:t>
      </w:r>
      <w:r w:rsidRPr="00317ED9">
        <w:rPr>
          <w:rFonts w:ascii="Calibri" w:hAnsi="Calibri"/>
          <w:i w:val="0"/>
          <w:iCs/>
          <w:sz w:val="24"/>
          <w:lang w:val="uk-UA"/>
        </w:rPr>
        <w:t>О.</w:t>
      </w:r>
      <w:r w:rsidR="00DB6B0E" w:rsidRPr="00317ED9">
        <w:rPr>
          <w:rFonts w:ascii="Calibri" w:hAnsi="Calibri"/>
          <w:i w:val="0"/>
          <w:iCs/>
          <w:sz w:val="24"/>
          <w:lang w:val="uk-UA"/>
        </w:rPr>
        <w:t xml:space="preserve"> Калугін</w:t>
      </w:r>
    </w:p>
    <w:p w14:paraId="12475154" w14:textId="1BD3B292" w:rsidR="00C77780" w:rsidRPr="00B3330F" w:rsidRDefault="00530EDE" w:rsidP="00530EDE">
      <w:pPr>
        <w:outlineLvl w:val="0"/>
        <w:rPr>
          <w:rFonts w:ascii="Calibri" w:hAnsi="Calibri"/>
          <w:i/>
          <w:iCs/>
          <w:sz w:val="20"/>
          <w:szCs w:val="20"/>
        </w:rPr>
      </w:pPr>
      <w:r w:rsidRPr="00B3330F">
        <w:rPr>
          <w:rFonts w:ascii="Calibri" w:hAnsi="Calibri"/>
          <w:i/>
          <w:iCs/>
          <w:sz w:val="20"/>
          <w:szCs w:val="20"/>
        </w:rPr>
        <w:t xml:space="preserve"> </w:t>
      </w:r>
    </w:p>
    <w:p w14:paraId="31393B2F" w14:textId="5507CC58" w:rsidR="00036A82" w:rsidRPr="00C87F59" w:rsidRDefault="00036A82" w:rsidP="00A92119">
      <w:pPr>
        <w:ind w:left="1134" w:right="283" w:hanging="1134"/>
        <w:outlineLvl w:val="0"/>
        <w:rPr>
          <w:rFonts w:ascii="Calibri" w:hAnsi="Calibri"/>
          <w:i/>
          <w:iCs/>
          <w:sz w:val="20"/>
          <w:szCs w:val="20"/>
        </w:rPr>
      </w:pPr>
    </w:p>
    <w:sectPr w:rsidR="00036A82" w:rsidRPr="00C87F59" w:rsidSect="00A74D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A27A6" w14:textId="77777777" w:rsidR="00502E92" w:rsidRDefault="00502E92">
      <w:r>
        <w:separator/>
      </w:r>
    </w:p>
  </w:endnote>
  <w:endnote w:type="continuationSeparator" w:id="0">
    <w:p w14:paraId="7502752B" w14:textId="77777777" w:rsidR="00502E92" w:rsidRDefault="00502E92">
      <w:r>
        <w:continuationSeparator/>
      </w:r>
    </w:p>
  </w:endnote>
  <w:endnote w:type="continuationNotice" w:id="1">
    <w:p w14:paraId="4B0A0029" w14:textId="77777777" w:rsidR="00502E92" w:rsidRDefault="00502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05948" w14:textId="77777777" w:rsidR="003A4FB4" w:rsidRDefault="003A4FB4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B8E0AC1" w14:textId="77777777" w:rsidR="003A4FB4" w:rsidRDefault="003A4FB4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2582D" w14:textId="77777777" w:rsidR="003A4FB4" w:rsidRDefault="003A4FB4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498A">
      <w:rPr>
        <w:rStyle w:val="a5"/>
        <w:noProof/>
      </w:rPr>
      <w:t>3</w:t>
    </w:r>
    <w:r>
      <w:rPr>
        <w:rStyle w:val="a5"/>
      </w:rPr>
      <w:fldChar w:fldCharType="end"/>
    </w:r>
  </w:p>
  <w:p w14:paraId="264D90A3" w14:textId="77777777" w:rsidR="003A4FB4" w:rsidRDefault="003A4FB4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DEE1" w14:textId="4172BD5C" w:rsidR="003A4FB4" w:rsidRPr="00A01018" w:rsidRDefault="00E96877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9197838" wp14:editId="5B009C22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0" r="0" b="0"/>
              <wp:wrapSquare wrapText="bothSides"/>
              <wp:docPr id="1372407320" name="Прямоугольник 1372407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EF94057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1FC9A" w14:textId="77777777" w:rsidR="00502E92" w:rsidRDefault="00502E92">
      <w:r>
        <w:separator/>
      </w:r>
    </w:p>
  </w:footnote>
  <w:footnote w:type="continuationSeparator" w:id="0">
    <w:p w14:paraId="136D9A00" w14:textId="77777777" w:rsidR="00502E92" w:rsidRDefault="00502E92">
      <w:r>
        <w:continuationSeparator/>
      </w:r>
    </w:p>
  </w:footnote>
  <w:footnote w:type="continuationNotice" w:id="1">
    <w:p w14:paraId="623674B1" w14:textId="77777777" w:rsidR="00502E92" w:rsidRDefault="00502E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41A35" w14:textId="2857697E" w:rsidR="003A4FB4" w:rsidRDefault="00E96877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694C849" wp14:editId="3AADDAA6">
              <wp:simplePos x="0" y="0"/>
              <wp:positionH relativeFrom="page">
                <wp:posOffset>304800</wp:posOffset>
              </wp:positionH>
              <wp:positionV relativeFrom="page">
                <wp:posOffset>247650</wp:posOffset>
              </wp:positionV>
              <wp:extent cx="7005955" cy="10401300"/>
              <wp:effectExtent l="0" t="0" r="23495" b="0"/>
              <wp:wrapNone/>
              <wp:docPr id="1581325915" name="Группа 15813259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976971460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25CB3F" w14:textId="77777777" w:rsidR="003A4FB4" w:rsidRPr="002979E3" w:rsidRDefault="003A4FB4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86001546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9306BD" w14:textId="77777777" w:rsidR="003A4FB4" w:rsidRPr="00A01018" w:rsidRDefault="003A4FB4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86233307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C37C62" w14:textId="77777777" w:rsidR="003A4FB4" w:rsidRPr="002979E3" w:rsidRDefault="003A4FB4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6195677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85D85C" w14:textId="77777777" w:rsidR="003A4FB4" w:rsidRPr="00DF2469" w:rsidRDefault="003A4FB4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л.уч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65203833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8B9B53" w14:textId="77777777" w:rsidR="003A4FB4" w:rsidRPr="00DF2469" w:rsidRDefault="003A4FB4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303150979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3FCA1A" w14:textId="77777777" w:rsidR="003A4FB4" w:rsidRPr="00DF2469" w:rsidRDefault="003A4FB4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430340705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1506D0" w14:textId="77777777" w:rsidR="003A4FB4" w:rsidRDefault="003A4FB4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48492525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A23E42" w14:textId="77777777" w:rsidR="003A4FB4" w:rsidRPr="00DF2469" w:rsidRDefault="003A4FB4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02525612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628418" w14:textId="77777777" w:rsidR="003A4FB4" w:rsidRPr="00AF072F" w:rsidRDefault="003A4FB4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260967664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A67624" w14:textId="77777777" w:rsidR="003A4FB4" w:rsidRPr="009155C0" w:rsidRDefault="003A4FB4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92777021" name="tbxOboz"/>
                      <wps:cNvSpPr txBox="1">
                        <a:spLocks noChangeArrowheads="1"/>
                      </wps:cNvSpPr>
                      <wps:spPr bwMode="auto">
                        <a:xfrm>
                          <a:off x="5099" y="15495"/>
                          <a:ext cx="5698" cy="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D411C" w14:textId="77777777" w:rsidR="002E54FF" w:rsidRPr="009E05D4" w:rsidRDefault="002E54FF" w:rsidP="002E54FF">
                            <w:pPr>
                              <w:pStyle w:val="Twordnaim"/>
                              <w:rPr>
                                <w:rFonts w:ascii="Calibri" w:hAnsi="Calibri"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 w:val="0"/>
                                <w:iCs/>
                                <w:color w:val="000000"/>
                                <w:sz w:val="22"/>
                                <w:szCs w:val="22"/>
                                <w:lang w:val="uk-UA"/>
                              </w:rPr>
                              <w:t>Модернізація системи опалення 3-х поверхової будівлі АПК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188444237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91E99F" w14:textId="77777777" w:rsidR="003A4FB4" w:rsidRPr="003A75B2" w:rsidRDefault="003A4FB4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4FBC6375" w14:textId="77777777" w:rsidR="003A4FB4" w:rsidRPr="00CA2394" w:rsidRDefault="003A4FB4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754804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762B31" w14:textId="77777777" w:rsidR="003A4FB4" w:rsidRPr="00D972B8" w:rsidRDefault="003A4FB4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62877177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CFE72" w14:textId="77777777" w:rsidR="003A4FB4" w:rsidRPr="00901D73" w:rsidRDefault="003A4FB4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636247288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931C0A" w14:textId="77777777" w:rsidR="003A4FB4" w:rsidRPr="00A01018" w:rsidRDefault="003A4FB4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47419424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C9FCA" w14:textId="77777777" w:rsidR="003A4FB4" w:rsidRPr="00693C49" w:rsidRDefault="003A4FB4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415864790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A9461" w14:textId="77777777" w:rsidR="003A4FB4" w:rsidRPr="00FA5B34" w:rsidRDefault="003A4FB4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247B49FF" w14:textId="77777777" w:rsidR="003A4FB4" w:rsidRPr="00AF072F" w:rsidRDefault="003A4FB4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89737232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8C0A1" w14:textId="77777777" w:rsidR="003A4FB4" w:rsidRPr="00693C49" w:rsidRDefault="003A4FB4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1229751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E04BFA" w14:textId="77777777" w:rsidR="003A4FB4" w:rsidRPr="00920A24" w:rsidRDefault="003A4FB4" w:rsidP="00D4393F">
                            <w:pPr>
                              <w:pStyle w:val="Twordaddfieldheads"/>
                            </w:pPr>
                            <w:r>
                              <w:t>Вза</w:t>
                            </w:r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86542353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14601266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9404237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3716458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1855410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44841759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4522187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11409582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0182372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C3E12E" w14:textId="77777777" w:rsidR="003A4FB4" w:rsidRPr="003A75B2" w:rsidRDefault="003A4FB4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18308056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859CCC" w14:textId="77777777" w:rsidR="003A4FB4" w:rsidRPr="003A75B2" w:rsidRDefault="003A4FB4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19538260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74F56" w14:textId="77777777" w:rsidR="003A4FB4" w:rsidRPr="003A75B2" w:rsidRDefault="003A4FB4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5A7B6956" w14:textId="77777777" w:rsidR="003A4FB4" w:rsidRPr="00AF072F" w:rsidRDefault="003A4FB4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604226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8193127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24044632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179215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68D434" w14:textId="77777777" w:rsidR="003A4FB4" w:rsidRPr="002979E3" w:rsidRDefault="003A4FB4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422477893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C78BA2" w14:textId="77777777" w:rsidR="003A4FB4" w:rsidRPr="00DF2469" w:rsidRDefault="003A4FB4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960856314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94C849" id="Группа 1581325915" o:spid="_x0000_s1026" style="position:absolute;margin-left:24pt;margin-top:19.5pt;width:551.65pt;height:819pt;z-index:251658240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" filled="f" strokeweight=".5pt">
                <v:textbox inset="0,.5mm,0,0">
                  <w:txbxContent>
                    <w:p w14:paraId="0125CB3F" w14:textId="77777777" w:rsidR="003A4FB4" w:rsidRPr="002979E3" w:rsidRDefault="003A4FB4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" filled="f" strokeweight=".5pt">
                <v:textbox inset="0,.5mm,0,0">
                  <w:txbxContent>
                    <w:p w14:paraId="7F9306BD" w14:textId="77777777" w:rsidR="003A4FB4" w:rsidRPr="00A01018" w:rsidRDefault="003A4FB4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" filled="f" strokeweight=".5pt">
                <v:textbox inset="0,.5mm,0,0">
                  <w:txbxContent>
                    <w:p w14:paraId="48C37C62" w14:textId="77777777" w:rsidR="003A4FB4" w:rsidRPr="002979E3" w:rsidRDefault="003A4FB4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" filled="f" strokeweight=".5pt">
                <v:textbox inset="0,.5mm,0,0">
                  <w:txbxContent>
                    <w:p w14:paraId="0085D85C" w14:textId="77777777" w:rsidR="003A4FB4" w:rsidRPr="00DF2469" w:rsidRDefault="003A4FB4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" filled="f" strokeweight=".5pt">
                <v:textbox inset="0,.5mm,0,0">
                  <w:txbxContent>
                    <w:p w14:paraId="428B9B53" w14:textId="77777777" w:rsidR="003A4FB4" w:rsidRPr="00DF2469" w:rsidRDefault="003A4FB4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" filled="f" strokeweight=".5pt">
                <v:textbox inset="0,.5mm,0,0">
                  <w:txbxContent>
                    <w:p w14:paraId="2A3FCA1A" w14:textId="77777777" w:rsidR="003A4FB4" w:rsidRPr="00DF2469" w:rsidRDefault="003A4FB4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" filled="f" strokeweight=".5pt">
                <v:textbox inset="0,.5mm,0,0">
                  <w:txbxContent>
                    <w:p w14:paraId="671506D0" w14:textId="77777777" w:rsidR="003A4FB4" w:rsidRDefault="003A4FB4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" filled="f" strokeweight=".5pt">
                <v:textbox inset="0,.5mm,0,0">
                  <w:txbxContent>
                    <w:p w14:paraId="72A23E42" w14:textId="77777777" w:rsidR="003A4FB4" w:rsidRPr="00DF2469" w:rsidRDefault="003A4FB4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" filled="f" strokeweight=".5pt">
                <v:textbox inset="0,.5mm,0,0">
                  <w:txbxContent>
                    <w:p w14:paraId="62628418" w14:textId="77777777" w:rsidR="003A4FB4" w:rsidRPr="00AF072F" w:rsidRDefault="003A4FB4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" filled="f" strokeweight=".5pt">
                <v:textbox inset="0,.5mm,0,0">
                  <w:txbxContent>
                    <w:p w14:paraId="5CA67624" w14:textId="77777777" w:rsidR="003A4FB4" w:rsidRPr="009155C0" w:rsidRDefault="003A4FB4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099;top:15495;width:5698;height: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" filled="f" stroked="f">
                <v:textbox inset=",0,,0">
                  <w:txbxContent>
                    <w:p w14:paraId="3F3D411C" w14:textId="77777777" w:rsidR="002E54FF" w:rsidRPr="009E05D4" w:rsidRDefault="002E54FF" w:rsidP="002E54FF">
                      <w:pPr>
                        <w:pStyle w:val="Twordnaim"/>
                        <w:rPr>
                          <w:rFonts w:ascii="Calibri" w:hAnsi="Calibri"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i w:val="0"/>
                          <w:iCs/>
                          <w:color w:val="000000"/>
                          <w:sz w:val="22"/>
                          <w:szCs w:val="22"/>
                          <w:lang w:val="uk-UA"/>
                        </w:rPr>
                        <w:t>Модернізація системи опалення 3-х поверхової будівлі АПК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" filled="f" strokeweight="1.5pt">
                <v:textbox inset="0,1mm,0,0">
                  <w:txbxContent>
                    <w:p w14:paraId="4391E99F" w14:textId="77777777" w:rsidR="003A4FB4" w:rsidRPr="003A75B2" w:rsidRDefault="003A4FB4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4FBC6375" w14:textId="77777777" w:rsidR="003A4FB4" w:rsidRPr="00CA2394" w:rsidRDefault="003A4FB4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" filled="f" strokeweight="1.5pt">
                <v:textbox inset="0,0,0,0">
                  <w:txbxContent>
                    <w:p w14:paraId="08762B31" w14:textId="77777777" w:rsidR="003A4FB4" w:rsidRPr="00D972B8" w:rsidRDefault="003A4FB4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" strokeweight="1.5pt">
                <v:textbox style="layout-flow:vertical;mso-layout-flow-alt:bottom-to-top" inset="1mm,1mm,0,0">
                  <w:txbxContent>
                    <w:p w14:paraId="61ECFE72" w14:textId="77777777" w:rsidR="003A4FB4" w:rsidRPr="00901D73" w:rsidRDefault="003A4FB4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" filled="f" strokeweight="1.5pt">
                <v:textbox style="layout-flow:vertical;mso-layout-flow-alt:bottom-to-top" inset="0,0,0,0">
                  <w:txbxContent>
                    <w:p w14:paraId="47931C0A" w14:textId="77777777" w:rsidR="003A4FB4" w:rsidRPr="00A01018" w:rsidRDefault="003A4FB4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" strokeweight="1.5pt">
                <v:textbox style="layout-flow:vertical;mso-layout-flow-alt:bottom-to-top" inset="1mm,1mm,0,0">
                  <w:txbxContent>
                    <w:p w14:paraId="405C9FCA" w14:textId="77777777" w:rsidR="003A4FB4" w:rsidRPr="00693C49" w:rsidRDefault="003A4FB4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" strokeweight="1.5pt">
                <v:textbox style="layout-flow:vertical;mso-layout-flow-alt:bottom-to-top" inset="0,0,0,0">
                  <w:txbxContent>
                    <w:p w14:paraId="68DA9461" w14:textId="77777777" w:rsidR="003A4FB4" w:rsidRPr="00FA5B34" w:rsidRDefault="003A4FB4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247B49FF" w14:textId="77777777" w:rsidR="003A4FB4" w:rsidRPr="00AF072F" w:rsidRDefault="003A4FB4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" strokeweight="1.5pt">
                <v:textbox style="layout-flow:vertical;mso-layout-flow-alt:bottom-to-top" inset="1mm,1mm,0,0">
                  <w:txbxContent>
                    <w:p w14:paraId="2E78C0A1" w14:textId="77777777" w:rsidR="003A4FB4" w:rsidRPr="00693C49" w:rsidRDefault="003A4FB4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" strokeweight="1.5pt">
                <v:textbox style="layout-flow:vertical;mso-layout-flow-alt:bottom-to-top" inset="0,0,0,0">
                  <w:txbxContent>
                    <w:p w14:paraId="52E04BFA" w14:textId="77777777" w:rsidR="003A4FB4" w:rsidRPr="00920A24" w:rsidRDefault="003A4FB4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" filled="f" stroked="f" strokeweight="1.5pt">
                <v:textbox inset="0,0,0,0">
                  <w:txbxContent>
                    <w:p w14:paraId="14C3E12E" w14:textId="77777777" w:rsidR="003A4FB4" w:rsidRPr="003A75B2" w:rsidRDefault="003A4FB4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" filled="f" stroked="f" strokeweight="1.5pt">
                <v:textbox inset="0,0,0,0">
                  <w:txbxContent>
                    <w:p w14:paraId="23859CCC" w14:textId="77777777" w:rsidR="003A4FB4" w:rsidRPr="003A75B2" w:rsidRDefault="003A4FB4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" filled="f" stroked="f">
                <v:textbox inset="0,0,0,0">
                  <w:txbxContent>
                    <w:p w14:paraId="53074F56" w14:textId="77777777" w:rsidR="003A4FB4" w:rsidRPr="003A75B2" w:rsidRDefault="003A4FB4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5A7B6956" w14:textId="77777777" w:rsidR="003A4FB4" w:rsidRPr="00AF072F" w:rsidRDefault="003A4FB4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" filled="f" strokeweight=".5pt">
                <v:textbox inset="0,.5mm,0,0">
                  <w:txbxContent>
                    <w:p w14:paraId="4668D434" w14:textId="77777777" w:rsidR="003A4FB4" w:rsidRPr="002979E3" w:rsidRDefault="003A4FB4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" filled="f" strokeweight=".5pt">
                <v:textbox inset="0,.5mm,0,0">
                  <w:txbxContent>
                    <w:p w14:paraId="59C78BA2" w14:textId="77777777" w:rsidR="003A4FB4" w:rsidRPr="00DF2469" w:rsidRDefault="003A4FB4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ADE8" w14:textId="3D1F1D73" w:rsidR="003A4FB4" w:rsidRPr="00801992" w:rsidRDefault="00E96877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74D48C5B" wp14:editId="688B2534">
              <wp:simplePos x="0" y="0"/>
              <wp:positionH relativeFrom="page">
                <wp:posOffset>-52705</wp:posOffset>
              </wp:positionH>
              <wp:positionV relativeFrom="page">
                <wp:posOffset>179070</wp:posOffset>
              </wp:positionV>
              <wp:extent cx="7381240" cy="10398760"/>
              <wp:effectExtent l="13970" t="17145" r="15240" b="4445"/>
              <wp:wrapNone/>
              <wp:docPr id="897396810" name="Группа 8973968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1135826903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F7C64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5012429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22FF9" w14:textId="77777777" w:rsidR="003A4FB4" w:rsidRPr="001C2705" w:rsidRDefault="003A4FB4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793540069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9FBBD4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60909246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7AFA4B" w14:textId="77777777" w:rsidR="003A4FB4" w:rsidRPr="00DF2469" w:rsidRDefault="003A4FB4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957535899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C5CBEC" w14:textId="77777777" w:rsidR="003A4FB4" w:rsidRPr="00A01018" w:rsidRDefault="003A4FB4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r>
                              <w:rPr>
                                <w:lang w:val="uk-UA"/>
                              </w:rPr>
                              <w:t>ьк.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29536935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50859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694889799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468738" w14:textId="77777777" w:rsidR="003A4FB4" w:rsidRPr="00DF2469" w:rsidRDefault="003A4FB4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52676299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89BBE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01142718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E648A3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304404215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380187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38044443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B92CA1" w14:textId="77777777" w:rsidR="003A4FB4" w:rsidRDefault="003A4FB4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2184122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3D19FD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696947292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6F6796" w14:textId="77777777" w:rsidR="003A4FB4" w:rsidRPr="00F66EF8" w:rsidRDefault="003A4FB4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495384085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19F5E1" w14:textId="77777777" w:rsidR="003A4FB4" w:rsidRPr="00DF2469" w:rsidRDefault="003A4FB4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47175003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3287D4" w14:textId="77777777" w:rsidR="003A4FB4" w:rsidRPr="00DF2469" w:rsidRDefault="003A4FB4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97537981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8418D7" w14:textId="77777777" w:rsidR="003A4FB4" w:rsidRPr="0039704B" w:rsidRDefault="003A4FB4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93313861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B2ED01" w14:textId="77777777" w:rsidR="003A4FB4" w:rsidRPr="0039704B" w:rsidRDefault="003A4FB4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787539443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56229E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82094455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19F318" w14:textId="77777777" w:rsidR="003A4FB4" w:rsidRPr="001C2705" w:rsidRDefault="003A4FB4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дп</w:t>
                            </w:r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551908110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39A963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371426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30C0AA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239472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E72090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5456414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81EE82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0834389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8FF589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3965863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BBB892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054807627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D0E360" w14:textId="77777777" w:rsidR="003A4FB4" w:rsidRPr="001C2705" w:rsidRDefault="003A4FB4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810931527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C1D750" w14:textId="77777777" w:rsidR="003A4FB4" w:rsidRPr="006668B6" w:rsidRDefault="006668B6" w:rsidP="0069384D">
                            <w:pPr>
                              <w:pStyle w:val="Tworddate"/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t>.11.2014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757602536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BD3BDF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83678831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29049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890416306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28FB65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4852292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FF76CF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8125288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59B3D7" w14:textId="77777777" w:rsidR="003A4FB4" w:rsidRPr="004C30A9" w:rsidRDefault="003A4FB4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1424044208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7766EF" w14:textId="19CC0F52" w:rsidR="003A4FB4" w:rsidRPr="00B7725C" w:rsidRDefault="003A4FB4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</w:t>
                            </w:r>
                            <w:r w:rsidR="002E54FF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РИВАТНЕ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62B4BA4F" w14:textId="77777777" w:rsidR="003A4FB4" w:rsidRPr="00A01018" w:rsidRDefault="003A4FB4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4728813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F225F2" w14:textId="77777777" w:rsidR="003A4FB4" w:rsidRPr="004C30A9" w:rsidRDefault="003A4FB4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68A68B61" w14:textId="77777777" w:rsidR="003A4FB4" w:rsidRPr="004C30A9" w:rsidRDefault="003A4FB4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54023241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9D8254" w14:textId="77777777" w:rsidR="003A4FB4" w:rsidRPr="003A75B2" w:rsidRDefault="003A4FB4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8473188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18A5A9" w14:textId="77777777" w:rsidR="003A4FB4" w:rsidRPr="003A75B2" w:rsidRDefault="003A4FB4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789040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B30225" w14:textId="77777777" w:rsidR="003A4FB4" w:rsidRPr="0099233F" w:rsidRDefault="00DA72C4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65682427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01FEE6" w14:textId="77777777" w:rsidR="003A4FB4" w:rsidRPr="00B7725C" w:rsidRDefault="003A4FB4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57885691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0C258A" w14:textId="77777777" w:rsidR="003A4FB4" w:rsidRPr="006C654A" w:rsidRDefault="003A4FB4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5269152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E042A" w14:textId="77777777" w:rsidR="003A4FB4" w:rsidRPr="0099233F" w:rsidRDefault="003A4FB4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49126EE9" w14:textId="7D6757FC" w:rsidR="003A4FB4" w:rsidRPr="006674A5" w:rsidRDefault="00D77709" w:rsidP="00D77709">
                            <w:pPr>
                              <w:pStyle w:val="Twordnaim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 w:val="0"/>
                                <w:iCs/>
                                <w:color w:val="000000"/>
                                <w:sz w:val="22"/>
                                <w:szCs w:val="22"/>
                                <w:lang w:val="uk-UA"/>
                              </w:rPr>
                              <w:t>Модернізація аміачної холодильної установки – підключення дренажного ресиверу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0131606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26187" w14:textId="77777777" w:rsidR="003A4FB4" w:rsidRPr="004C30A9" w:rsidRDefault="003A4FB4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60212219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17FFA3" w14:textId="77777777" w:rsidR="003A4FB4" w:rsidRPr="0039704B" w:rsidRDefault="003A4FB4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30222135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36C30" w14:textId="77777777" w:rsidR="003A4FB4" w:rsidRPr="00693C49" w:rsidRDefault="003A4FB4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871361451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B49C9A" w14:textId="77777777" w:rsidR="003A4FB4" w:rsidRPr="00B9371F" w:rsidRDefault="003A4FB4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5EE89776" w14:textId="77777777" w:rsidR="003A4FB4" w:rsidRPr="004C30A9" w:rsidRDefault="003A4FB4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766193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EDE14" w14:textId="77777777" w:rsidR="003A4FB4" w:rsidRPr="00693C49" w:rsidRDefault="003A4FB4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466993335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FA65B" w14:textId="77777777" w:rsidR="003A4FB4" w:rsidRPr="0039704B" w:rsidRDefault="003A4FB4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89179815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4208737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71817" w14:textId="77777777" w:rsidR="003A4FB4" w:rsidRPr="00693C49" w:rsidRDefault="003A4FB4" w:rsidP="0069384D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Технічне завдання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76200900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90130211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65968190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9352768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42869078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54004858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95130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89028054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B6401A" w14:textId="77777777" w:rsidR="003A4FB4" w:rsidRPr="003A75B2" w:rsidRDefault="003A4FB4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0653774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46216" w14:textId="77777777" w:rsidR="003A4FB4" w:rsidRPr="003A75B2" w:rsidRDefault="003A4FB4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4591132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D484A3" w14:textId="77777777" w:rsidR="003A4FB4" w:rsidRPr="003A75B2" w:rsidRDefault="003A4FB4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6395507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08966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0923816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FCDC0" w14:textId="77777777" w:rsidR="003A4FB4" w:rsidRPr="00725535" w:rsidRDefault="003A4FB4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25914307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216305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9169666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5724989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A615D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59135539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CD893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042975877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5CC77" w14:textId="77777777" w:rsidR="003A4FB4" w:rsidRPr="00A01018" w:rsidRDefault="003A4FB4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439914744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B6378" w14:textId="77777777" w:rsidR="003A4FB4" w:rsidRPr="00A01018" w:rsidRDefault="003A4FB4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476558070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DBEB9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858524186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74F07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423408787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82EFE" w14:textId="77777777" w:rsidR="003A4FB4" w:rsidRPr="00FE358D" w:rsidRDefault="003A4FB4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53851073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6DF6A" w14:textId="77777777" w:rsidR="003A4FB4" w:rsidRDefault="003A4FB4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8133231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5A2FC" w14:textId="77777777" w:rsidR="003A4FB4" w:rsidRDefault="003A4FB4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99505504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20916" w14:textId="77777777" w:rsidR="003A4FB4" w:rsidRDefault="003A4FB4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9863244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752C5" w14:textId="77777777" w:rsidR="003A4FB4" w:rsidRPr="00693C49" w:rsidRDefault="003A4FB4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53641315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57D05" w14:textId="77777777" w:rsidR="003A4FB4" w:rsidRPr="00693C49" w:rsidRDefault="003A4FB4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66849937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31C4F" w14:textId="77777777" w:rsidR="003A4FB4" w:rsidRPr="00693C49" w:rsidRDefault="003A4FB4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D48C5B" id="Группа 897396810" o:spid="_x0000_s1063" style="position:absolute;left:0;text-align:left;margin-left:-4.15pt;margin-top:14.1pt;width:581.2pt;height:818.8pt;z-index:25165824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" strokeweight=".5pt">
                <v:textbox inset="0,.5mm,0,0">
                  <w:txbxContent>
                    <w:p w14:paraId="7E8F7C64" w14:textId="77777777" w:rsidR="003A4FB4" w:rsidRPr="00693C49" w:rsidRDefault="003A4FB4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" strokeweight=".5pt">
                <v:textbox inset="0,.5mm,0,0">
                  <w:txbxContent>
                    <w:p w14:paraId="6DE22FF9" w14:textId="77777777" w:rsidR="003A4FB4" w:rsidRPr="001C2705" w:rsidRDefault="003A4FB4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" filled="f" strokeweight=".5pt">
                <v:textbox inset="0,.5mm,0,0">
                  <w:txbxContent>
                    <w:p w14:paraId="489FBBD4" w14:textId="77777777" w:rsidR="003A4FB4" w:rsidRPr="00693C49" w:rsidRDefault="003A4FB4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" filled="f" strokeweight=".5pt">
                <v:textbox inset="0,.5mm,0,0">
                  <w:txbxContent>
                    <w:p w14:paraId="117AFA4B" w14:textId="77777777" w:rsidR="003A4FB4" w:rsidRPr="00DF2469" w:rsidRDefault="003A4FB4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" filled="f" strokeweight=".5pt">
                <v:textbox inset="0,.5mm,0,0">
                  <w:txbxContent>
                    <w:p w14:paraId="0CC5CBEC" w14:textId="77777777" w:rsidR="003A4FB4" w:rsidRPr="00A01018" w:rsidRDefault="003A4FB4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" filled="f" strokeweight=".5pt">
                <v:textbox inset="0,.5mm,0,0">
                  <w:txbxContent>
                    <w:p w14:paraId="22B50859" w14:textId="77777777" w:rsidR="003A4FB4" w:rsidRPr="00693C49" w:rsidRDefault="003A4FB4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" filled="f" strokeweight=".5pt">
                <v:textbox inset="0,0,0,0">
                  <w:txbxContent>
                    <w:p w14:paraId="35468738" w14:textId="77777777" w:rsidR="003A4FB4" w:rsidRPr="00DF2469" w:rsidRDefault="003A4FB4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" filled="f" strokeweight=".5pt">
                <v:textbox inset=".5mm,0,0,0">
                  <w:txbxContent>
                    <w:p w14:paraId="35C89BBE" w14:textId="77777777" w:rsidR="003A4FB4" w:rsidRPr="004C30A9" w:rsidRDefault="003A4FB4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" filled="f" strokeweight=".5pt">
                <v:textbox inset=".5mm,0,0,0">
                  <w:txbxContent>
                    <w:p w14:paraId="12E648A3" w14:textId="77777777" w:rsidR="003A4FB4" w:rsidRPr="004C30A9" w:rsidRDefault="003A4FB4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" filled="f" strokeweight=".5pt">
                <v:textbox inset=".5mm,0,0,0">
                  <w:txbxContent>
                    <w:p w14:paraId="0C380187" w14:textId="77777777" w:rsidR="003A4FB4" w:rsidRPr="004C30A9" w:rsidRDefault="003A4FB4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" filled="f" strokeweight=".5pt">
                <v:textbox inset=".5mm,0,0,0">
                  <w:txbxContent>
                    <w:p w14:paraId="0AB92CA1" w14:textId="77777777" w:rsidR="003A4FB4" w:rsidRDefault="003A4FB4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" filled="f" strokeweight=".5pt">
                <v:textbox inset=".5mm,0,0,0">
                  <w:txbxContent>
                    <w:p w14:paraId="623D19FD" w14:textId="77777777" w:rsidR="003A4FB4" w:rsidRPr="004C30A9" w:rsidRDefault="003A4FB4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" filled="f" strokeweight=".5pt">
                <v:textbox inset=".5mm,0,0,0">
                  <w:txbxContent>
                    <w:p w14:paraId="6D6F6796" w14:textId="77777777" w:rsidR="003A4FB4" w:rsidRPr="00F66EF8" w:rsidRDefault="003A4FB4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" filled="f" strokeweight=".5pt">
                <v:textbox inset=".5mm,0,0,0">
                  <w:txbxContent>
                    <w:p w14:paraId="3F19F5E1" w14:textId="77777777" w:rsidR="003A4FB4" w:rsidRPr="00DF2469" w:rsidRDefault="003A4FB4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" filled="f" strokeweight=".5pt">
                <v:textbox inset=".5mm,0,0,0">
                  <w:txbxContent>
                    <w:p w14:paraId="623287D4" w14:textId="77777777" w:rsidR="003A4FB4" w:rsidRPr="00DF2469" w:rsidRDefault="003A4FB4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" filled="f" strokeweight=".5pt">
                <v:textbox inset=".5mm,0,0,0">
                  <w:txbxContent>
                    <w:p w14:paraId="3B8418D7" w14:textId="77777777" w:rsidR="003A4FB4" w:rsidRPr="0039704B" w:rsidRDefault="003A4FB4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" filled="f" strokeweight=".5pt">
                <v:textbox inset=".5mm,0,0,0">
                  <w:txbxContent>
                    <w:p w14:paraId="54B2ED01" w14:textId="77777777" w:rsidR="003A4FB4" w:rsidRPr="0039704B" w:rsidRDefault="003A4FB4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" filled="f" strokeweight=".5pt">
                <v:textbox inset="0,0,0,0">
                  <w:txbxContent>
                    <w:p w14:paraId="4D56229E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" filled="f" strokeweight=".5pt">
                <v:textbox inset="0,.5mm,0,0">
                  <w:txbxContent>
                    <w:p w14:paraId="1119F318" w14:textId="77777777" w:rsidR="003A4FB4" w:rsidRPr="001C2705" w:rsidRDefault="003A4FB4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" filled="f" strokeweight=".5pt">
                <v:textbox>
                  <w:txbxContent>
                    <w:p w14:paraId="3F39A963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" filled="f" strokeweight=".5pt">
                <v:textbox>
                  <w:txbxContent>
                    <w:p w14:paraId="5C30C0AA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" filled="f" strokeweight=".5pt">
                <v:textbox>
                  <w:txbxContent>
                    <w:p w14:paraId="48E72090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" filled="f" strokeweight=".5pt">
                <v:textbox>
                  <w:txbxContent>
                    <w:p w14:paraId="5481EE82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" filled="f" strokeweight=".5pt">
                <v:textbox>
                  <w:txbxContent>
                    <w:p w14:paraId="1E8FF589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" filled="f" strokeweight=".5pt">
                <v:textbox inset="0,.5mm,0,0">
                  <w:txbxContent>
                    <w:p w14:paraId="78BBB892" w14:textId="77777777" w:rsidR="003A4FB4" w:rsidRPr="00693C49" w:rsidRDefault="003A4FB4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" filled="f" strokeweight=".5pt">
                <v:textbox inset="0,.5mm,0,0">
                  <w:txbxContent>
                    <w:p w14:paraId="4CD0E360" w14:textId="77777777" w:rsidR="003A4FB4" w:rsidRPr="001C2705" w:rsidRDefault="003A4FB4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" filled="f" strokeweight=".5pt">
                <v:textbox inset="0,.5mm,0,0">
                  <w:txbxContent>
                    <w:p w14:paraId="64C1D750" w14:textId="77777777" w:rsidR="003A4FB4" w:rsidRPr="006668B6" w:rsidRDefault="006668B6" w:rsidP="0069384D">
                      <w:pPr>
                        <w:pStyle w:val="Tworddate"/>
                      </w:pPr>
                      <w:r>
                        <w:rPr>
                          <w:lang w:val="en-US"/>
                        </w:rPr>
                        <w:t>1</w:t>
                      </w:r>
                      <w:r>
                        <w:t>.11.2014</w:t>
                      </w: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" filled="f" strokeweight=".5pt">
                <v:textbox inset="0,.5mm,0,0">
                  <w:txbxContent>
                    <w:p w14:paraId="46BD3BDF" w14:textId="77777777" w:rsidR="003A4FB4" w:rsidRPr="00B467F8" w:rsidRDefault="003A4FB4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" filled="f" strokeweight=".5pt">
                <v:textbox inset="0,.5mm,0,0">
                  <w:txbxContent>
                    <w:p w14:paraId="1C229049" w14:textId="77777777" w:rsidR="003A4FB4" w:rsidRPr="00B467F8" w:rsidRDefault="003A4FB4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" filled="f" strokeweight=".5pt">
                <v:textbox inset="0,.5mm,0,0">
                  <w:txbxContent>
                    <w:p w14:paraId="0228FB65" w14:textId="77777777" w:rsidR="003A4FB4" w:rsidRPr="00B467F8" w:rsidRDefault="003A4FB4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" filled="f" strokeweight=".5pt">
                <v:textbox inset="0,.5mm,0,0">
                  <w:txbxContent>
                    <w:p w14:paraId="50FF76CF" w14:textId="77777777" w:rsidR="003A4FB4" w:rsidRPr="00B467F8" w:rsidRDefault="003A4FB4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" filled="f" stroked="f">
                <v:textbox inset=",0,,0">
                  <w:txbxContent>
                    <w:p w14:paraId="3A59B3D7" w14:textId="77777777" w:rsidR="003A4FB4" w:rsidRPr="004C30A9" w:rsidRDefault="003A4FB4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" filled="f" strokeweight="1.5pt">
                <v:textbox inset="0,0,0,0">
                  <w:txbxContent>
                    <w:p w14:paraId="3F7766EF" w14:textId="19CC0F52" w:rsidR="003A4FB4" w:rsidRPr="00B7725C" w:rsidRDefault="003A4FB4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</w:t>
                      </w:r>
                      <w:r w:rsidR="002E54FF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РИВАТНЕ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62B4BA4F" w14:textId="77777777" w:rsidR="003A4FB4" w:rsidRPr="00A01018" w:rsidRDefault="003A4FB4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" filled="f" strokeweight="1.5pt">
                <v:textbox inset="0,0,0,0">
                  <w:txbxContent>
                    <w:p w14:paraId="54F225F2" w14:textId="77777777" w:rsidR="003A4FB4" w:rsidRPr="004C30A9" w:rsidRDefault="003A4FB4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68A68B61" w14:textId="77777777" w:rsidR="003A4FB4" w:rsidRPr="004C30A9" w:rsidRDefault="003A4FB4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" filled="f" strokeweight="1.5pt">
                <v:textbox inset="0,0,0,0">
                  <w:txbxContent>
                    <w:p w14:paraId="5C9D8254" w14:textId="77777777" w:rsidR="003A4FB4" w:rsidRPr="003A75B2" w:rsidRDefault="003A4FB4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" filled="f" strokeweight="1.5pt">
                <v:textbox inset="0,0,0,0">
                  <w:txbxContent>
                    <w:p w14:paraId="3A18A5A9" w14:textId="77777777" w:rsidR="003A4FB4" w:rsidRPr="003A75B2" w:rsidRDefault="003A4FB4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" filled="f" strokeweight="1.5pt">
                <v:textbox inset="0,0,0,0">
                  <w:txbxContent>
                    <w:p w14:paraId="0BB30225" w14:textId="77777777" w:rsidR="003A4FB4" w:rsidRPr="0099233F" w:rsidRDefault="00DA72C4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" filled="f" strokeweight="1.5pt">
                <v:textbox inset="0,0,0,0">
                  <w:txbxContent>
                    <w:p w14:paraId="7F01FEE6" w14:textId="77777777" w:rsidR="003A4FB4" w:rsidRPr="00B7725C" w:rsidRDefault="003A4FB4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" filled="f" strokeweight="1.5pt">
                <v:textbox inset="0,0,0,0">
                  <w:txbxContent>
                    <w:p w14:paraId="380C258A" w14:textId="77777777" w:rsidR="003A4FB4" w:rsidRPr="006C654A" w:rsidRDefault="003A4FB4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" filled="f" stroked="f" strokecolor="red">
                <v:textbox inset="0,0,0,0">
                  <w:txbxContent>
                    <w:p w14:paraId="009E042A" w14:textId="77777777" w:rsidR="003A4FB4" w:rsidRPr="0099233F" w:rsidRDefault="003A4FB4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49126EE9" w14:textId="7D6757FC" w:rsidR="003A4FB4" w:rsidRPr="006674A5" w:rsidRDefault="00D77709" w:rsidP="00D77709">
                      <w:pPr>
                        <w:pStyle w:val="Twordnaim"/>
                        <w:rPr>
                          <w:rFonts w:ascii="Calibri" w:hAnsi="Calibri"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i w:val="0"/>
                          <w:iCs/>
                          <w:color w:val="000000"/>
                          <w:sz w:val="22"/>
                          <w:szCs w:val="22"/>
                          <w:lang w:val="uk-UA"/>
                        </w:rPr>
                        <w:t>Модернізація аміачної холодильної установки – підключення дренажного ресиверу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" strokeweight="1.5pt">
                <v:textbox style="layout-flow:vertical;mso-layout-flow-alt:bottom-to-top" inset="1mm,1mm,0,0">
                  <w:txbxContent>
                    <w:p w14:paraId="22426187" w14:textId="77777777" w:rsidR="003A4FB4" w:rsidRPr="004C30A9" w:rsidRDefault="003A4FB4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" filled="f" strokeweight="1.5pt">
                <v:textbox style="layout-flow:vertical;mso-layout-flow-alt:bottom-to-top" inset="0,0,0,0">
                  <w:txbxContent>
                    <w:p w14:paraId="2017FFA3" w14:textId="77777777" w:rsidR="003A4FB4" w:rsidRPr="0039704B" w:rsidRDefault="003A4FB4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" strokeweight="1.5pt">
                <v:textbox style="layout-flow:vertical;mso-layout-flow-alt:bottom-to-top" inset="1mm,1mm,0,0">
                  <w:txbxContent>
                    <w:p w14:paraId="28836C30" w14:textId="77777777" w:rsidR="003A4FB4" w:rsidRPr="00693C49" w:rsidRDefault="003A4FB4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" strokeweight="1.5pt">
                <v:textbox style="layout-flow:vertical;mso-layout-flow-alt:bottom-to-top" inset="0,0,0,0">
                  <w:txbxContent>
                    <w:p w14:paraId="4FB49C9A" w14:textId="77777777" w:rsidR="003A4FB4" w:rsidRPr="00B9371F" w:rsidRDefault="003A4FB4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5EE89776" w14:textId="77777777" w:rsidR="003A4FB4" w:rsidRPr="004C30A9" w:rsidRDefault="003A4FB4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" strokeweight="1.5pt">
                <v:textbox style="layout-flow:vertical;mso-layout-flow-alt:bottom-to-top" inset="1mm,1mm,0,0">
                  <w:txbxContent>
                    <w:p w14:paraId="636EDE14" w14:textId="77777777" w:rsidR="003A4FB4" w:rsidRPr="00693C49" w:rsidRDefault="003A4FB4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" strokeweight="1.5pt">
                <v:textbox style="layout-flow:vertical;mso-layout-flow-alt:bottom-to-top" inset="0,0,0,0">
                  <w:txbxContent>
                    <w:p w14:paraId="5A3FA65B" w14:textId="77777777" w:rsidR="003A4FB4" w:rsidRPr="0039704B" w:rsidRDefault="003A4FB4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" filled="f" stroked="f" strokecolor="aqua">
                <v:textbox inset="0,0,0,0">
                  <w:txbxContent>
                    <w:p w14:paraId="17671817" w14:textId="77777777" w:rsidR="003A4FB4" w:rsidRPr="00693C49" w:rsidRDefault="003A4FB4" w:rsidP="0069384D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  <w:lang w:val="ru-RU"/>
                        </w:rPr>
                        <w:t>Технічне</w:t>
                      </w:r>
                      <w:proofErr w:type="spellEnd"/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  <w:lang w:val="ru-RU"/>
                        </w:rPr>
                        <w:t>завдання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" filled="f" stroked="f" strokeweight="1.5pt">
                <v:textbox inset="0,0,0,0">
                  <w:txbxContent>
                    <w:p w14:paraId="3AB6401A" w14:textId="77777777" w:rsidR="003A4FB4" w:rsidRPr="003A75B2" w:rsidRDefault="003A4FB4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" filled="f" stroked="f" strokeweight="1.5pt">
                <v:textbox inset="0,0,0,0">
                  <w:txbxContent>
                    <w:p w14:paraId="53246216" w14:textId="77777777" w:rsidR="003A4FB4" w:rsidRPr="003A75B2" w:rsidRDefault="003A4FB4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" filled="f" stroked="f">
                <v:textbox inset="0,0,0,0">
                  <w:txbxContent>
                    <w:p w14:paraId="19D484A3" w14:textId="77777777" w:rsidR="003A4FB4" w:rsidRPr="003A75B2" w:rsidRDefault="003A4FB4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" strokeweight=".5pt">
                <v:textbox inset="0,.5mm,0,0">
                  <w:txbxContent>
                    <w:p w14:paraId="24EFCDC0" w14:textId="77777777" w:rsidR="003A4FB4" w:rsidRPr="00725535" w:rsidRDefault="003A4FB4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" strokeweight="1.5pt">
                <v:textbox style="layout-flow:vertical;mso-layout-flow-alt:bottom-to-top" inset=".5mm,0,0,0">
                  <w:txbxContent>
                    <w:p w14:paraId="1FBA615D" w14:textId="77777777" w:rsidR="003A4FB4" w:rsidRPr="00693C49" w:rsidRDefault="003A4FB4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" strokeweight="1.5pt">
                <v:textbox style="layout-flow:vertical;mso-layout-flow-alt:bottom-to-top" inset=".5mm,0,0,0">
                  <w:txbxContent>
                    <w:p w14:paraId="4CFCD893" w14:textId="77777777" w:rsidR="003A4FB4" w:rsidRPr="00693C49" w:rsidRDefault="003A4FB4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" strokeweight="1.5pt">
                <v:textbox style="layout-flow:vertical;mso-layout-flow-alt:bottom-to-top" inset=".5mm,0,0,0">
                  <w:txbxContent>
                    <w:p w14:paraId="6D55CC77" w14:textId="77777777" w:rsidR="003A4FB4" w:rsidRPr="00A01018" w:rsidRDefault="003A4FB4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" strokeweight="1.5pt">
                <v:textbox style="layout-flow:vertical;mso-layout-flow-alt:bottom-to-top" inset=".5mm,0,0,0">
                  <w:txbxContent>
                    <w:p w14:paraId="69EB6378" w14:textId="77777777" w:rsidR="003A4FB4" w:rsidRPr="00A01018" w:rsidRDefault="003A4FB4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" strokeweight="1.5pt">
                <v:textbox style="layout-flow:vertical;mso-layout-flow-alt:bottom-to-top" inset=".5mm,0,0,0">
                  <w:txbxContent>
                    <w:p w14:paraId="5C1DBEB9" w14:textId="77777777" w:rsidR="003A4FB4" w:rsidRPr="00693C49" w:rsidRDefault="003A4FB4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" strokeweight="1.5pt">
                <v:textbox style="layout-flow:vertical;mso-layout-flow-alt:bottom-to-top" inset=".5mm,0,0,0">
                  <w:txbxContent>
                    <w:p w14:paraId="09974F07" w14:textId="77777777" w:rsidR="003A4FB4" w:rsidRPr="00693C49" w:rsidRDefault="003A4FB4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" strokeweight="1.5pt">
                <v:textbox style="layout-flow:vertical;mso-layout-flow-alt:bottom-to-top" inset=".5mm,0,0,0">
                  <w:txbxContent>
                    <w:p w14:paraId="25B82EFE" w14:textId="77777777" w:rsidR="003A4FB4" w:rsidRPr="00FE358D" w:rsidRDefault="003A4FB4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" strokeweight="1.5pt">
                <v:textbox style="layout-flow:vertical;mso-layout-flow-alt:bottom-to-top">
                  <w:txbxContent>
                    <w:p w14:paraId="7306DF6A" w14:textId="77777777" w:rsidR="003A4FB4" w:rsidRDefault="003A4FB4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" strokeweight="1.5pt">
                <v:textbox style="layout-flow:vertical;mso-layout-flow-alt:bottom-to-top">
                  <w:txbxContent>
                    <w:p w14:paraId="7FF5A2FC" w14:textId="77777777" w:rsidR="003A4FB4" w:rsidRDefault="003A4FB4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" strokeweight="1.5pt">
                <v:textbox style="layout-flow:vertical;mso-layout-flow-alt:bottom-to-top">
                  <w:txbxContent>
                    <w:p w14:paraId="33420916" w14:textId="77777777" w:rsidR="003A4FB4" w:rsidRDefault="003A4FB4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" strokeweight="1.5pt">
                <v:textbox style="layout-flow:vertical;mso-layout-flow-alt:bottom-to-top" inset="0,0,0,0">
                  <w:txbxContent>
                    <w:p w14:paraId="0D1752C5" w14:textId="77777777" w:rsidR="003A4FB4" w:rsidRPr="00693C49" w:rsidRDefault="003A4FB4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" strokeweight="1.5pt">
                <v:textbox style="layout-flow:vertical;mso-layout-flow-alt:bottom-to-top" inset="0,0,0,0">
                  <w:txbxContent>
                    <w:p w14:paraId="69757D05" w14:textId="77777777" w:rsidR="003A4FB4" w:rsidRPr="00693C49" w:rsidRDefault="003A4FB4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" strokeweight="1.5pt">
                <v:textbox style="layout-flow:vertical;mso-layout-flow-alt:bottom-to-top" inset="0,0,0,0">
                  <w:txbxContent>
                    <w:p w14:paraId="46931C4F" w14:textId="77777777" w:rsidR="003A4FB4" w:rsidRPr="00693C49" w:rsidRDefault="003A4FB4" w:rsidP="00693C49"/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Calibri" w:hAnsi="Calibri"/>
        <w:noProof/>
      </w:rPr>
      <w:drawing>
        <wp:inline distT="0" distB="0" distL="0" distR="0" wp14:anchorId="005852DD" wp14:editId="5407F615">
          <wp:extent cx="1143000" cy="5842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B06DC1" w14:textId="77777777" w:rsidR="003A4FB4" w:rsidRPr="00801992" w:rsidRDefault="00995069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</w:t>
    </w:r>
    <w:r w:rsidR="003A4FB4" w:rsidRPr="00801992">
      <w:rPr>
        <w:rFonts w:ascii="Calibri" w:hAnsi="Calibri"/>
        <w:b/>
        <w:sz w:val="20"/>
        <w:szCs w:val="20"/>
        <w:lang w:val="uk-UA"/>
      </w:rPr>
      <w:t>НЕ АКЦІОНЕРНЕ</w:t>
    </w:r>
    <w:r w:rsidR="003A4FB4" w:rsidRPr="00801992">
      <w:rPr>
        <w:rFonts w:ascii="Calibri" w:hAnsi="Calibri"/>
        <w:b/>
        <w:sz w:val="20"/>
        <w:szCs w:val="20"/>
      </w:rPr>
      <w:t xml:space="preserve"> </w:t>
    </w:r>
    <w:r w:rsidR="003A4FB4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606F6219" w14:textId="77777777" w:rsidR="003A4FB4" w:rsidRPr="00801992" w:rsidRDefault="006C2A02" w:rsidP="00A01018">
    <w:pPr>
      <w:pBdr>
        <w:bottom w:val="single" w:sz="12" w:space="1" w:color="auto"/>
      </w:pBd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філія в м. Запоріжжя</w:t>
    </w:r>
  </w:p>
  <w:p w14:paraId="2C1342E2" w14:textId="77777777" w:rsidR="003A4FB4" w:rsidRPr="008303B1" w:rsidRDefault="003A4FB4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109"/>
    <w:multiLevelType w:val="hybridMultilevel"/>
    <w:tmpl w:val="10888C3E"/>
    <w:lvl w:ilvl="0" w:tplc="1A8CED74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01DD3C20"/>
    <w:multiLevelType w:val="hybridMultilevel"/>
    <w:tmpl w:val="0B60A89C"/>
    <w:lvl w:ilvl="0" w:tplc="DCCE46F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F576C0"/>
    <w:multiLevelType w:val="multilevel"/>
    <w:tmpl w:val="9CFA95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" w15:restartNumberingAfterBreak="0">
    <w:nsid w:val="096053B4"/>
    <w:multiLevelType w:val="hybridMultilevel"/>
    <w:tmpl w:val="4D508ED8"/>
    <w:lvl w:ilvl="0" w:tplc="26F0232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1967CA"/>
    <w:multiLevelType w:val="hybridMultilevel"/>
    <w:tmpl w:val="29EA3948"/>
    <w:lvl w:ilvl="0" w:tplc="440E18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F927E58"/>
    <w:multiLevelType w:val="hybridMultilevel"/>
    <w:tmpl w:val="0CCEC01C"/>
    <w:lvl w:ilvl="0" w:tplc="95C2CC6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E54"/>
    <w:multiLevelType w:val="hybridMultilevel"/>
    <w:tmpl w:val="1CAC37F2"/>
    <w:lvl w:ilvl="0" w:tplc="E6A4CB4E">
      <w:start w:val="4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C73747"/>
    <w:multiLevelType w:val="multilevel"/>
    <w:tmpl w:val="A9362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159E0338"/>
    <w:multiLevelType w:val="hybridMultilevel"/>
    <w:tmpl w:val="9F201CF6"/>
    <w:lvl w:ilvl="0" w:tplc="EF3C583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10" w15:restartNumberingAfterBreak="0">
    <w:nsid w:val="1E443CF4"/>
    <w:multiLevelType w:val="multilevel"/>
    <w:tmpl w:val="53CAFCA8"/>
    <w:lvl w:ilvl="0">
      <w:start w:val="7"/>
      <w:numFmt w:val="decimal"/>
      <w:lvlText w:val="%1."/>
      <w:lvlJc w:val="left"/>
      <w:pPr>
        <w:ind w:left="360" w:hanging="360"/>
      </w:pPr>
      <w:rPr>
        <w:rFonts w:cs="Arial"/>
        <w:color w:val="2222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/>
        <w:color w:val="2222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/>
        <w:color w:val="2222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/>
        <w:color w:val="2222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/>
        <w:color w:val="2222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/>
        <w:color w:val="2222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/>
        <w:color w:val="2222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/>
        <w:color w:val="2222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/>
        <w:color w:val="222222"/>
      </w:rPr>
    </w:lvl>
  </w:abstractNum>
  <w:abstractNum w:abstractNumId="11" w15:restartNumberingAfterBreak="0">
    <w:nsid w:val="1F3E4888"/>
    <w:multiLevelType w:val="hybridMultilevel"/>
    <w:tmpl w:val="E3302848"/>
    <w:lvl w:ilvl="0" w:tplc="4E941B54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3" w15:restartNumberingAfterBreak="0">
    <w:nsid w:val="2EB350FA"/>
    <w:multiLevelType w:val="hybridMultilevel"/>
    <w:tmpl w:val="CEDE9CCA"/>
    <w:lvl w:ilvl="0" w:tplc="4A728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CA3419"/>
    <w:multiLevelType w:val="multilevel"/>
    <w:tmpl w:val="D4820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5" w15:restartNumberingAfterBreak="0">
    <w:nsid w:val="3C6D5788"/>
    <w:multiLevelType w:val="hybridMultilevel"/>
    <w:tmpl w:val="4F12EEAE"/>
    <w:lvl w:ilvl="0" w:tplc="67BCFB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E044D40"/>
    <w:multiLevelType w:val="hybridMultilevel"/>
    <w:tmpl w:val="3AE4B8A2"/>
    <w:lvl w:ilvl="0" w:tplc="6DF2550C">
      <w:start w:val="4"/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1C14F17"/>
    <w:multiLevelType w:val="hybridMultilevel"/>
    <w:tmpl w:val="EDCC3D2A"/>
    <w:lvl w:ilvl="0" w:tplc="E9809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D7A87"/>
    <w:multiLevelType w:val="hybridMultilevel"/>
    <w:tmpl w:val="E50EDB9C"/>
    <w:lvl w:ilvl="0" w:tplc="6696F58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3FB2BE9"/>
    <w:multiLevelType w:val="hybridMultilevel"/>
    <w:tmpl w:val="5024F900"/>
    <w:lvl w:ilvl="0" w:tplc="FEF6BF38">
      <w:start w:val="4"/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4DC11DF9"/>
    <w:multiLevelType w:val="multilevel"/>
    <w:tmpl w:val="172C3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3" w15:restartNumberingAfterBreak="0">
    <w:nsid w:val="501D3332"/>
    <w:multiLevelType w:val="multilevel"/>
    <w:tmpl w:val="99C8F8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4" w15:restartNumberingAfterBreak="0">
    <w:nsid w:val="522E067F"/>
    <w:multiLevelType w:val="multilevel"/>
    <w:tmpl w:val="7C1248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5" w15:restartNumberingAfterBreak="0">
    <w:nsid w:val="52E5507A"/>
    <w:multiLevelType w:val="hybridMultilevel"/>
    <w:tmpl w:val="2F729D40"/>
    <w:lvl w:ilvl="0" w:tplc="961AFC34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E57696C"/>
    <w:multiLevelType w:val="hybridMultilevel"/>
    <w:tmpl w:val="51769258"/>
    <w:lvl w:ilvl="0" w:tplc="78143348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D3304"/>
    <w:multiLevelType w:val="hybridMultilevel"/>
    <w:tmpl w:val="070008C6"/>
    <w:lvl w:ilvl="0" w:tplc="BF60686A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2076FF8"/>
    <w:multiLevelType w:val="hybridMultilevel"/>
    <w:tmpl w:val="EDF46F6E"/>
    <w:lvl w:ilvl="0" w:tplc="A1629A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2650208"/>
    <w:multiLevelType w:val="hybridMultilevel"/>
    <w:tmpl w:val="286E87DA"/>
    <w:lvl w:ilvl="0" w:tplc="108E9A90">
      <w:start w:val="2"/>
      <w:numFmt w:val="bullet"/>
      <w:lvlText w:val="-"/>
      <w:lvlJc w:val="left"/>
      <w:pPr>
        <w:ind w:left="810" w:hanging="360"/>
      </w:pPr>
      <w:rPr>
        <w:rFonts w:ascii="Calibri" w:eastAsia="Times New Roman" w:hAnsi="Calibri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3627869"/>
    <w:multiLevelType w:val="hybridMultilevel"/>
    <w:tmpl w:val="0336929C"/>
    <w:lvl w:ilvl="0" w:tplc="7B3C36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4880982"/>
    <w:multiLevelType w:val="hybridMultilevel"/>
    <w:tmpl w:val="7620366C"/>
    <w:lvl w:ilvl="0" w:tplc="4CE8D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D8379EE"/>
    <w:multiLevelType w:val="hybridMultilevel"/>
    <w:tmpl w:val="90B61AEC"/>
    <w:lvl w:ilvl="0" w:tplc="A7E442E4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1BE4EE8"/>
    <w:multiLevelType w:val="hybridMultilevel"/>
    <w:tmpl w:val="F27AEE90"/>
    <w:lvl w:ilvl="0" w:tplc="E5E4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EE2270"/>
    <w:multiLevelType w:val="hybridMultilevel"/>
    <w:tmpl w:val="FE8E41E8"/>
    <w:lvl w:ilvl="0" w:tplc="88E06F6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86F0822"/>
    <w:multiLevelType w:val="multilevel"/>
    <w:tmpl w:val="7C1248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7" w15:restartNumberingAfterBreak="0">
    <w:nsid w:val="7AE033E7"/>
    <w:multiLevelType w:val="hybridMultilevel"/>
    <w:tmpl w:val="DA045C08"/>
    <w:lvl w:ilvl="0" w:tplc="7FB6FD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B3A7B"/>
    <w:multiLevelType w:val="hybridMultilevel"/>
    <w:tmpl w:val="F454CDD0"/>
    <w:lvl w:ilvl="0" w:tplc="AA505450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7D586324"/>
    <w:multiLevelType w:val="hybridMultilevel"/>
    <w:tmpl w:val="59128C90"/>
    <w:lvl w:ilvl="0" w:tplc="E9809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889267">
    <w:abstractNumId w:val="26"/>
  </w:num>
  <w:num w:numId="2" w16cid:durableId="1025248725">
    <w:abstractNumId w:val="9"/>
  </w:num>
  <w:num w:numId="3" w16cid:durableId="1699770160">
    <w:abstractNumId w:val="2"/>
  </w:num>
  <w:num w:numId="4" w16cid:durableId="1700929479">
    <w:abstractNumId w:val="23"/>
  </w:num>
  <w:num w:numId="5" w16cid:durableId="1537157721">
    <w:abstractNumId w:val="14"/>
  </w:num>
  <w:num w:numId="6" w16cid:durableId="1140075203">
    <w:abstractNumId w:val="21"/>
  </w:num>
  <w:num w:numId="7" w16cid:durableId="1019115334">
    <w:abstractNumId w:val="12"/>
  </w:num>
  <w:num w:numId="8" w16cid:durableId="182785352">
    <w:abstractNumId w:val="17"/>
  </w:num>
  <w:num w:numId="9" w16cid:durableId="555626549">
    <w:abstractNumId w:val="8"/>
  </w:num>
  <w:num w:numId="10" w16cid:durableId="72294362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2614694">
    <w:abstractNumId w:val="18"/>
  </w:num>
  <w:num w:numId="12" w16cid:durableId="1907884862">
    <w:abstractNumId w:val="39"/>
  </w:num>
  <w:num w:numId="13" w16cid:durableId="148906953">
    <w:abstractNumId w:val="7"/>
  </w:num>
  <w:num w:numId="14" w16cid:durableId="240257564">
    <w:abstractNumId w:val="36"/>
  </w:num>
  <w:num w:numId="15" w16cid:durableId="161631028">
    <w:abstractNumId w:val="24"/>
  </w:num>
  <w:num w:numId="16" w16cid:durableId="1158885944">
    <w:abstractNumId w:val="30"/>
  </w:num>
  <w:num w:numId="17" w16cid:durableId="1403258293">
    <w:abstractNumId w:val="20"/>
  </w:num>
  <w:num w:numId="18" w16cid:durableId="397825323">
    <w:abstractNumId w:val="16"/>
  </w:num>
  <w:num w:numId="19" w16cid:durableId="274483672">
    <w:abstractNumId w:val="37"/>
  </w:num>
  <w:num w:numId="20" w16cid:durableId="498276905">
    <w:abstractNumId w:val="6"/>
  </w:num>
  <w:num w:numId="21" w16cid:durableId="1410541919">
    <w:abstractNumId w:val="4"/>
  </w:num>
  <w:num w:numId="22" w16cid:durableId="1574856923">
    <w:abstractNumId w:val="15"/>
  </w:num>
  <w:num w:numId="23" w16cid:durableId="1616473863">
    <w:abstractNumId w:val="28"/>
  </w:num>
  <w:num w:numId="24" w16cid:durableId="752043270">
    <w:abstractNumId w:val="34"/>
  </w:num>
  <w:num w:numId="25" w16cid:durableId="1013797907">
    <w:abstractNumId w:val="1"/>
  </w:num>
  <w:num w:numId="26" w16cid:durableId="658117034">
    <w:abstractNumId w:val="13"/>
  </w:num>
  <w:num w:numId="27" w16cid:durableId="1778674894">
    <w:abstractNumId w:val="35"/>
  </w:num>
  <w:num w:numId="28" w16cid:durableId="1467090589">
    <w:abstractNumId w:val="19"/>
  </w:num>
  <w:num w:numId="29" w16cid:durableId="2020235707">
    <w:abstractNumId w:val="32"/>
  </w:num>
  <w:num w:numId="30" w16cid:durableId="472331596">
    <w:abstractNumId w:val="27"/>
  </w:num>
  <w:num w:numId="31" w16cid:durableId="1820491309">
    <w:abstractNumId w:val="11"/>
  </w:num>
  <w:num w:numId="32" w16cid:durableId="1482768466">
    <w:abstractNumId w:val="3"/>
  </w:num>
  <w:num w:numId="33" w16cid:durableId="1517890844">
    <w:abstractNumId w:val="29"/>
  </w:num>
  <w:num w:numId="34" w16cid:durableId="981152230">
    <w:abstractNumId w:val="25"/>
  </w:num>
  <w:num w:numId="35" w16cid:durableId="583296383">
    <w:abstractNumId w:val="5"/>
  </w:num>
  <w:num w:numId="36" w16cid:durableId="2111268929">
    <w:abstractNumId w:val="38"/>
  </w:num>
  <w:num w:numId="37" w16cid:durableId="1554654745">
    <w:abstractNumId w:val="31"/>
  </w:num>
  <w:num w:numId="38" w16cid:durableId="1718313850">
    <w:abstractNumId w:val="0"/>
  </w:num>
  <w:num w:numId="39" w16cid:durableId="458687483">
    <w:abstractNumId w:val="33"/>
  </w:num>
  <w:num w:numId="40" w16cid:durableId="120812311">
    <w:abstractNumId w:val="10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2599426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09"/>
    <w:rsid w:val="00000536"/>
    <w:rsid w:val="00005313"/>
    <w:rsid w:val="000123B6"/>
    <w:rsid w:val="00013595"/>
    <w:rsid w:val="00013A89"/>
    <w:rsid w:val="00017D67"/>
    <w:rsid w:val="000213C9"/>
    <w:rsid w:val="00023807"/>
    <w:rsid w:val="00023B52"/>
    <w:rsid w:val="00024F35"/>
    <w:rsid w:val="00025EC4"/>
    <w:rsid w:val="00033F83"/>
    <w:rsid w:val="00036A82"/>
    <w:rsid w:val="00036BE2"/>
    <w:rsid w:val="0004012E"/>
    <w:rsid w:val="0004134A"/>
    <w:rsid w:val="00050CD1"/>
    <w:rsid w:val="000516D5"/>
    <w:rsid w:val="00052988"/>
    <w:rsid w:val="00052D18"/>
    <w:rsid w:val="000556BD"/>
    <w:rsid w:val="00061126"/>
    <w:rsid w:val="00066763"/>
    <w:rsid w:val="00066906"/>
    <w:rsid w:val="00066B59"/>
    <w:rsid w:val="000718D2"/>
    <w:rsid w:val="0007236C"/>
    <w:rsid w:val="000745D4"/>
    <w:rsid w:val="000775CC"/>
    <w:rsid w:val="000A24C3"/>
    <w:rsid w:val="000B000F"/>
    <w:rsid w:val="000B25AF"/>
    <w:rsid w:val="000B4498"/>
    <w:rsid w:val="000B7A5E"/>
    <w:rsid w:val="000C2E0E"/>
    <w:rsid w:val="000C4E7B"/>
    <w:rsid w:val="000D5EAB"/>
    <w:rsid w:val="000E150F"/>
    <w:rsid w:val="000E2174"/>
    <w:rsid w:val="000E32DC"/>
    <w:rsid w:val="000E5E5C"/>
    <w:rsid w:val="000F1260"/>
    <w:rsid w:val="000F2A55"/>
    <w:rsid w:val="000F644C"/>
    <w:rsid w:val="00101BFF"/>
    <w:rsid w:val="0010549B"/>
    <w:rsid w:val="00106C0C"/>
    <w:rsid w:val="00107FF3"/>
    <w:rsid w:val="00111606"/>
    <w:rsid w:val="0011629E"/>
    <w:rsid w:val="0012051E"/>
    <w:rsid w:val="00124D35"/>
    <w:rsid w:val="00130252"/>
    <w:rsid w:val="0013134A"/>
    <w:rsid w:val="001346FA"/>
    <w:rsid w:val="0013510D"/>
    <w:rsid w:val="00135173"/>
    <w:rsid w:val="0013612A"/>
    <w:rsid w:val="00140E3A"/>
    <w:rsid w:val="00141974"/>
    <w:rsid w:val="00142888"/>
    <w:rsid w:val="00142982"/>
    <w:rsid w:val="001469DB"/>
    <w:rsid w:val="00157B70"/>
    <w:rsid w:val="0017098B"/>
    <w:rsid w:val="0018144B"/>
    <w:rsid w:val="00182201"/>
    <w:rsid w:val="001840CC"/>
    <w:rsid w:val="00190BF8"/>
    <w:rsid w:val="001960DC"/>
    <w:rsid w:val="001A0B83"/>
    <w:rsid w:val="001A36E8"/>
    <w:rsid w:val="001A4972"/>
    <w:rsid w:val="001A594C"/>
    <w:rsid w:val="001B1034"/>
    <w:rsid w:val="001B28A9"/>
    <w:rsid w:val="001B58D8"/>
    <w:rsid w:val="001C2D82"/>
    <w:rsid w:val="001C342A"/>
    <w:rsid w:val="001C5DAE"/>
    <w:rsid w:val="001C79C5"/>
    <w:rsid w:val="001C7CB2"/>
    <w:rsid w:val="001D3E11"/>
    <w:rsid w:val="001E314A"/>
    <w:rsid w:val="001E5228"/>
    <w:rsid w:val="001E6CB5"/>
    <w:rsid w:val="001E74A7"/>
    <w:rsid w:val="001E7B0C"/>
    <w:rsid w:val="001F0FC7"/>
    <w:rsid w:val="001F24D5"/>
    <w:rsid w:val="001F6103"/>
    <w:rsid w:val="001F62D8"/>
    <w:rsid w:val="001F6AE3"/>
    <w:rsid w:val="002013CD"/>
    <w:rsid w:val="00205849"/>
    <w:rsid w:val="00207141"/>
    <w:rsid w:val="00215027"/>
    <w:rsid w:val="002167A7"/>
    <w:rsid w:val="00216984"/>
    <w:rsid w:val="00233E1D"/>
    <w:rsid w:val="00235697"/>
    <w:rsid w:val="00237DF3"/>
    <w:rsid w:val="002439BD"/>
    <w:rsid w:val="00246C0D"/>
    <w:rsid w:val="002503A5"/>
    <w:rsid w:val="002545AA"/>
    <w:rsid w:val="00256EBE"/>
    <w:rsid w:val="002641A8"/>
    <w:rsid w:val="002778A6"/>
    <w:rsid w:val="00277C37"/>
    <w:rsid w:val="002820A8"/>
    <w:rsid w:val="00282FA0"/>
    <w:rsid w:val="00283F3A"/>
    <w:rsid w:val="0028549A"/>
    <w:rsid w:val="00290B4A"/>
    <w:rsid w:val="0029157B"/>
    <w:rsid w:val="00291CEF"/>
    <w:rsid w:val="00295653"/>
    <w:rsid w:val="00296595"/>
    <w:rsid w:val="002973E2"/>
    <w:rsid w:val="002979E3"/>
    <w:rsid w:val="002A2685"/>
    <w:rsid w:val="002A3C7E"/>
    <w:rsid w:val="002A4670"/>
    <w:rsid w:val="002A5241"/>
    <w:rsid w:val="002A7A7A"/>
    <w:rsid w:val="002B0EA8"/>
    <w:rsid w:val="002B1514"/>
    <w:rsid w:val="002B239E"/>
    <w:rsid w:val="002B2D07"/>
    <w:rsid w:val="002B31BE"/>
    <w:rsid w:val="002B499A"/>
    <w:rsid w:val="002B4DE2"/>
    <w:rsid w:val="002B6C8E"/>
    <w:rsid w:val="002B7644"/>
    <w:rsid w:val="002B78AC"/>
    <w:rsid w:val="002C2D20"/>
    <w:rsid w:val="002D1E12"/>
    <w:rsid w:val="002D29B5"/>
    <w:rsid w:val="002D3A98"/>
    <w:rsid w:val="002D3D3A"/>
    <w:rsid w:val="002E1678"/>
    <w:rsid w:val="002E54FF"/>
    <w:rsid w:val="002E6FC3"/>
    <w:rsid w:val="002E7635"/>
    <w:rsid w:val="002F2125"/>
    <w:rsid w:val="00300A72"/>
    <w:rsid w:val="00301476"/>
    <w:rsid w:val="00301883"/>
    <w:rsid w:val="003021C3"/>
    <w:rsid w:val="003031B7"/>
    <w:rsid w:val="0030389F"/>
    <w:rsid w:val="003039EC"/>
    <w:rsid w:val="00303B37"/>
    <w:rsid w:val="0030678A"/>
    <w:rsid w:val="00310895"/>
    <w:rsid w:val="00315497"/>
    <w:rsid w:val="003177BB"/>
    <w:rsid w:val="00317ED9"/>
    <w:rsid w:val="00320570"/>
    <w:rsid w:val="00320C55"/>
    <w:rsid w:val="00323968"/>
    <w:rsid w:val="00326FBA"/>
    <w:rsid w:val="00332440"/>
    <w:rsid w:val="00334F0A"/>
    <w:rsid w:val="003400B4"/>
    <w:rsid w:val="0034331D"/>
    <w:rsid w:val="0035312F"/>
    <w:rsid w:val="00362EBB"/>
    <w:rsid w:val="0036524C"/>
    <w:rsid w:val="00370E34"/>
    <w:rsid w:val="00374125"/>
    <w:rsid w:val="0039145F"/>
    <w:rsid w:val="0039260C"/>
    <w:rsid w:val="0039704B"/>
    <w:rsid w:val="003A12D1"/>
    <w:rsid w:val="003A4FB4"/>
    <w:rsid w:val="003A6333"/>
    <w:rsid w:val="003A7DB4"/>
    <w:rsid w:val="003B4BA9"/>
    <w:rsid w:val="003B4D01"/>
    <w:rsid w:val="003B527D"/>
    <w:rsid w:val="003C26B9"/>
    <w:rsid w:val="003C2E44"/>
    <w:rsid w:val="003C2E50"/>
    <w:rsid w:val="003C796D"/>
    <w:rsid w:val="003D3609"/>
    <w:rsid w:val="003D3CA6"/>
    <w:rsid w:val="003D463A"/>
    <w:rsid w:val="003D5D9A"/>
    <w:rsid w:val="003D5E64"/>
    <w:rsid w:val="003E5423"/>
    <w:rsid w:val="003E69B9"/>
    <w:rsid w:val="003F0AD6"/>
    <w:rsid w:val="003F37EB"/>
    <w:rsid w:val="003F3AEA"/>
    <w:rsid w:val="003F49D8"/>
    <w:rsid w:val="00401CFB"/>
    <w:rsid w:val="00402DE2"/>
    <w:rsid w:val="0040370A"/>
    <w:rsid w:val="0040476D"/>
    <w:rsid w:val="00406470"/>
    <w:rsid w:val="00411BC3"/>
    <w:rsid w:val="0041422A"/>
    <w:rsid w:val="00414CCF"/>
    <w:rsid w:val="00415258"/>
    <w:rsid w:val="00416C06"/>
    <w:rsid w:val="00424A53"/>
    <w:rsid w:val="0043146A"/>
    <w:rsid w:val="004330F2"/>
    <w:rsid w:val="004354D1"/>
    <w:rsid w:val="00435C9A"/>
    <w:rsid w:val="00441EC9"/>
    <w:rsid w:val="004471F8"/>
    <w:rsid w:val="004608F5"/>
    <w:rsid w:val="0046218E"/>
    <w:rsid w:val="00463A82"/>
    <w:rsid w:val="00467748"/>
    <w:rsid w:val="00474008"/>
    <w:rsid w:val="004819D2"/>
    <w:rsid w:val="004821E8"/>
    <w:rsid w:val="0048389D"/>
    <w:rsid w:val="00486D9F"/>
    <w:rsid w:val="00486DD1"/>
    <w:rsid w:val="004879D7"/>
    <w:rsid w:val="00487FCE"/>
    <w:rsid w:val="004A07A7"/>
    <w:rsid w:val="004A2F76"/>
    <w:rsid w:val="004A52AC"/>
    <w:rsid w:val="004A7BC5"/>
    <w:rsid w:val="004B0E39"/>
    <w:rsid w:val="004B630D"/>
    <w:rsid w:val="004B7A6E"/>
    <w:rsid w:val="004C21AB"/>
    <w:rsid w:val="004C7B70"/>
    <w:rsid w:val="004D41B6"/>
    <w:rsid w:val="004D4483"/>
    <w:rsid w:val="004D4B9E"/>
    <w:rsid w:val="004D606E"/>
    <w:rsid w:val="004D7028"/>
    <w:rsid w:val="004D7F61"/>
    <w:rsid w:val="004E25C3"/>
    <w:rsid w:val="004E57B2"/>
    <w:rsid w:val="004F2E89"/>
    <w:rsid w:val="00502E92"/>
    <w:rsid w:val="00503141"/>
    <w:rsid w:val="00505863"/>
    <w:rsid w:val="00506F8C"/>
    <w:rsid w:val="0051080F"/>
    <w:rsid w:val="00512A8E"/>
    <w:rsid w:val="00514E5A"/>
    <w:rsid w:val="00521681"/>
    <w:rsid w:val="00525649"/>
    <w:rsid w:val="00530139"/>
    <w:rsid w:val="00530EDE"/>
    <w:rsid w:val="005316DA"/>
    <w:rsid w:val="00531AE9"/>
    <w:rsid w:val="005366D3"/>
    <w:rsid w:val="00540732"/>
    <w:rsid w:val="00551C0B"/>
    <w:rsid w:val="0055393A"/>
    <w:rsid w:val="00557CE8"/>
    <w:rsid w:val="0056234D"/>
    <w:rsid w:val="005628BE"/>
    <w:rsid w:val="00563612"/>
    <w:rsid w:val="00565D72"/>
    <w:rsid w:val="00567794"/>
    <w:rsid w:val="00570CBA"/>
    <w:rsid w:val="00574C86"/>
    <w:rsid w:val="005753A1"/>
    <w:rsid w:val="00576D2B"/>
    <w:rsid w:val="00580F9C"/>
    <w:rsid w:val="00582C4F"/>
    <w:rsid w:val="00590C28"/>
    <w:rsid w:val="00595EA4"/>
    <w:rsid w:val="005A270B"/>
    <w:rsid w:val="005A56DF"/>
    <w:rsid w:val="005A59C4"/>
    <w:rsid w:val="005A694B"/>
    <w:rsid w:val="005A6D1E"/>
    <w:rsid w:val="005A6F24"/>
    <w:rsid w:val="005B11D4"/>
    <w:rsid w:val="005B2C76"/>
    <w:rsid w:val="005B3D6F"/>
    <w:rsid w:val="005B7CBC"/>
    <w:rsid w:val="005C0B1F"/>
    <w:rsid w:val="005C2670"/>
    <w:rsid w:val="005D1671"/>
    <w:rsid w:val="005D6E2F"/>
    <w:rsid w:val="005E3B0F"/>
    <w:rsid w:val="005E5703"/>
    <w:rsid w:val="005E7184"/>
    <w:rsid w:val="005E785D"/>
    <w:rsid w:val="005F025E"/>
    <w:rsid w:val="005F10F3"/>
    <w:rsid w:val="005F1F1E"/>
    <w:rsid w:val="005F3754"/>
    <w:rsid w:val="005F5EEE"/>
    <w:rsid w:val="006016B5"/>
    <w:rsid w:val="0060170C"/>
    <w:rsid w:val="00601CD7"/>
    <w:rsid w:val="00603DFB"/>
    <w:rsid w:val="00604AE8"/>
    <w:rsid w:val="006110BA"/>
    <w:rsid w:val="006110D6"/>
    <w:rsid w:val="006127D7"/>
    <w:rsid w:val="006173A6"/>
    <w:rsid w:val="006201C6"/>
    <w:rsid w:val="00620CFA"/>
    <w:rsid w:val="00622C7E"/>
    <w:rsid w:val="006253F6"/>
    <w:rsid w:val="00625A04"/>
    <w:rsid w:val="00625F3E"/>
    <w:rsid w:val="00626E58"/>
    <w:rsid w:val="00627635"/>
    <w:rsid w:val="00627D72"/>
    <w:rsid w:val="006309AB"/>
    <w:rsid w:val="00633788"/>
    <w:rsid w:val="006528D6"/>
    <w:rsid w:val="00652F1D"/>
    <w:rsid w:val="00654A81"/>
    <w:rsid w:val="00656A04"/>
    <w:rsid w:val="00657E1F"/>
    <w:rsid w:val="006621E7"/>
    <w:rsid w:val="006668B6"/>
    <w:rsid w:val="006671A8"/>
    <w:rsid w:val="006674A5"/>
    <w:rsid w:val="00672A99"/>
    <w:rsid w:val="00676AD9"/>
    <w:rsid w:val="00677155"/>
    <w:rsid w:val="00680B44"/>
    <w:rsid w:val="006843F4"/>
    <w:rsid w:val="00687A42"/>
    <w:rsid w:val="00691539"/>
    <w:rsid w:val="00691CF4"/>
    <w:rsid w:val="00691F9C"/>
    <w:rsid w:val="0069384D"/>
    <w:rsid w:val="00693C49"/>
    <w:rsid w:val="00695BD4"/>
    <w:rsid w:val="006969C8"/>
    <w:rsid w:val="006A06F9"/>
    <w:rsid w:val="006A0FE2"/>
    <w:rsid w:val="006A264A"/>
    <w:rsid w:val="006A2FCC"/>
    <w:rsid w:val="006A51DA"/>
    <w:rsid w:val="006C02F0"/>
    <w:rsid w:val="006C2249"/>
    <w:rsid w:val="006C2A02"/>
    <w:rsid w:val="006C307F"/>
    <w:rsid w:val="006C461E"/>
    <w:rsid w:val="006C5B2F"/>
    <w:rsid w:val="006C654A"/>
    <w:rsid w:val="006C66FC"/>
    <w:rsid w:val="006D22E6"/>
    <w:rsid w:val="006D79C9"/>
    <w:rsid w:val="006E0DA1"/>
    <w:rsid w:val="006E1B78"/>
    <w:rsid w:val="006E2824"/>
    <w:rsid w:val="006E74E6"/>
    <w:rsid w:val="006F2F86"/>
    <w:rsid w:val="006F328E"/>
    <w:rsid w:val="006F6930"/>
    <w:rsid w:val="00700DC5"/>
    <w:rsid w:val="0070294A"/>
    <w:rsid w:val="00705C82"/>
    <w:rsid w:val="00707144"/>
    <w:rsid w:val="007105F4"/>
    <w:rsid w:val="00711FD1"/>
    <w:rsid w:val="007135D7"/>
    <w:rsid w:val="0071362A"/>
    <w:rsid w:val="007148C2"/>
    <w:rsid w:val="00716CA1"/>
    <w:rsid w:val="007178A3"/>
    <w:rsid w:val="00725535"/>
    <w:rsid w:val="00732F0B"/>
    <w:rsid w:val="00733DAB"/>
    <w:rsid w:val="00735025"/>
    <w:rsid w:val="0073588D"/>
    <w:rsid w:val="00737D01"/>
    <w:rsid w:val="00742278"/>
    <w:rsid w:val="00744CB3"/>
    <w:rsid w:val="0075069B"/>
    <w:rsid w:val="007512B7"/>
    <w:rsid w:val="00751766"/>
    <w:rsid w:val="00754DC4"/>
    <w:rsid w:val="0075546B"/>
    <w:rsid w:val="00757191"/>
    <w:rsid w:val="007608AD"/>
    <w:rsid w:val="00762CE8"/>
    <w:rsid w:val="00764720"/>
    <w:rsid w:val="00765DEA"/>
    <w:rsid w:val="00774524"/>
    <w:rsid w:val="00780CC9"/>
    <w:rsid w:val="00786189"/>
    <w:rsid w:val="00787E80"/>
    <w:rsid w:val="00794CB2"/>
    <w:rsid w:val="00797716"/>
    <w:rsid w:val="007A2DC4"/>
    <w:rsid w:val="007A43B3"/>
    <w:rsid w:val="007A470D"/>
    <w:rsid w:val="007A4AD0"/>
    <w:rsid w:val="007A4F29"/>
    <w:rsid w:val="007B093E"/>
    <w:rsid w:val="007B5901"/>
    <w:rsid w:val="007C1687"/>
    <w:rsid w:val="007C2DA0"/>
    <w:rsid w:val="007D1E28"/>
    <w:rsid w:val="007D2236"/>
    <w:rsid w:val="007E714B"/>
    <w:rsid w:val="007F1DCD"/>
    <w:rsid w:val="007F55CE"/>
    <w:rsid w:val="007F6FBF"/>
    <w:rsid w:val="007F72D5"/>
    <w:rsid w:val="00801992"/>
    <w:rsid w:val="00801B03"/>
    <w:rsid w:val="00803044"/>
    <w:rsid w:val="00804462"/>
    <w:rsid w:val="00805CED"/>
    <w:rsid w:val="00815850"/>
    <w:rsid w:val="00821F23"/>
    <w:rsid w:val="00822FEC"/>
    <w:rsid w:val="008303B1"/>
    <w:rsid w:val="00831BFE"/>
    <w:rsid w:val="0083675A"/>
    <w:rsid w:val="00842091"/>
    <w:rsid w:val="008470EB"/>
    <w:rsid w:val="00847260"/>
    <w:rsid w:val="00855C2B"/>
    <w:rsid w:val="00856116"/>
    <w:rsid w:val="00856D18"/>
    <w:rsid w:val="00865B14"/>
    <w:rsid w:val="00865FD0"/>
    <w:rsid w:val="00881586"/>
    <w:rsid w:val="008842ED"/>
    <w:rsid w:val="00884D84"/>
    <w:rsid w:val="00886BB0"/>
    <w:rsid w:val="0089248B"/>
    <w:rsid w:val="008934F6"/>
    <w:rsid w:val="008977C7"/>
    <w:rsid w:val="00897F60"/>
    <w:rsid w:val="00897FAB"/>
    <w:rsid w:val="008A4D8D"/>
    <w:rsid w:val="008A5013"/>
    <w:rsid w:val="008A7572"/>
    <w:rsid w:val="008B33FD"/>
    <w:rsid w:val="008C2086"/>
    <w:rsid w:val="008C3730"/>
    <w:rsid w:val="008C5DE9"/>
    <w:rsid w:val="008C7ABA"/>
    <w:rsid w:val="008D379F"/>
    <w:rsid w:val="008D4B02"/>
    <w:rsid w:val="008E0C45"/>
    <w:rsid w:val="008E0F0F"/>
    <w:rsid w:val="008F0CD3"/>
    <w:rsid w:val="008F2AE9"/>
    <w:rsid w:val="008F6FFF"/>
    <w:rsid w:val="00900B86"/>
    <w:rsid w:val="00902D61"/>
    <w:rsid w:val="00903C48"/>
    <w:rsid w:val="00905A38"/>
    <w:rsid w:val="0091432F"/>
    <w:rsid w:val="00914599"/>
    <w:rsid w:val="00915F13"/>
    <w:rsid w:val="00916D36"/>
    <w:rsid w:val="009200C4"/>
    <w:rsid w:val="00925616"/>
    <w:rsid w:val="00925CDA"/>
    <w:rsid w:val="00940AB4"/>
    <w:rsid w:val="00940AD7"/>
    <w:rsid w:val="00941B9A"/>
    <w:rsid w:val="00943BDE"/>
    <w:rsid w:val="00945B0D"/>
    <w:rsid w:val="00953885"/>
    <w:rsid w:val="00961DB1"/>
    <w:rsid w:val="00962D18"/>
    <w:rsid w:val="00964AD1"/>
    <w:rsid w:val="0096586C"/>
    <w:rsid w:val="00966A39"/>
    <w:rsid w:val="009711E2"/>
    <w:rsid w:val="00974243"/>
    <w:rsid w:val="00974319"/>
    <w:rsid w:val="009748E4"/>
    <w:rsid w:val="0097769E"/>
    <w:rsid w:val="00982CF5"/>
    <w:rsid w:val="0098430F"/>
    <w:rsid w:val="00984796"/>
    <w:rsid w:val="009870C7"/>
    <w:rsid w:val="00987B34"/>
    <w:rsid w:val="0099233F"/>
    <w:rsid w:val="00992D94"/>
    <w:rsid w:val="00994148"/>
    <w:rsid w:val="00995069"/>
    <w:rsid w:val="00995981"/>
    <w:rsid w:val="00996240"/>
    <w:rsid w:val="00997309"/>
    <w:rsid w:val="009A03AD"/>
    <w:rsid w:val="009A133A"/>
    <w:rsid w:val="009A2F9A"/>
    <w:rsid w:val="009A76E3"/>
    <w:rsid w:val="009B079B"/>
    <w:rsid w:val="009B2ADF"/>
    <w:rsid w:val="009B638F"/>
    <w:rsid w:val="009C538F"/>
    <w:rsid w:val="009C7B97"/>
    <w:rsid w:val="009D3D5A"/>
    <w:rsid w:val="009D462A"/>
    <w:rsid w:val="009D7358"/>
    <w:rsid w:val="009D7546"/>
    <w:rsid w:val="009E05D4"/>
    <w:rsid w:val="009E341C"/>
    <w:rsid w:val="009F1568"/>
    <w:rsid w:val="009F1A32"/>
    <w:rsid w:val="009F2CBA"/>
    <w:rsid w:val="009F7B03"/>
    <w:rsid w:val="00A01018"/>
    <w:rsid w:val="00A01BFC"/>
    <w:rsid w:val="00A032C0"/>
    <w:rsid w:val="00A0347E"/>
    <w:rsid w:val="00A104D1"/>
    <w:rsid w:val="00A12257"/>
    <w:rsid w:val="00A1491F"/>
    <w:rsid w:val="00A21C42"/>
    <w:rsid w:val="00A25780"/>
    <w:rsid w:val="00A26B3F"/>
    <w:rsid w:val="00A33733"/>
    <w:rsid w:val="00A3487A"/>
    <w:rsid w:val="00A35142"/>
    <w:rsid w:val="00A35BFD"/>
    <w:rsid w:val="00A409D5"/>
    <w:rsid w:val="00A418CB"/>
    <w:rsid w:val="00A418CF"/>
    <w:rsid w:val="00A42233"/>
    <w:rsid w:val="00A42C67"/>
    <w:rsid w:val="00A45A2B"/>
    <w:rsid w:val="00A5204D"/>
    <w:rsid w:val="00A545C2"/>
    <w:rsid w:val="00A55AD6"/>
    <w:rsid w:val="00A608F7"/>
    <w:rsid w:val="00A625FE"/>
    <w:rsid w:val="00A62EF8"/>
    <w:rsid w:val="00A6696E"/>
    <w:rsid w:val="00A71AAD"/>
    <w:rsid w:val="00A738F9"/>
    <w:rsid w:val="00A74D09"/>
    <w:rsid w:val="00A76021"/>
    <w:rsid w:val="00A8345A"/>
    <w:rsid w:val="00A83760"/>
    <w:rsid w:val="00A8486B"/>
    <w:rsid w:val="00A87C84"/>
    <w:rsid w:val="00A92119"/>
    <w:rsid w:val="00A9276F"/>
    <w:rsid w:val="00A95EA3"/>
    <w:rsid w:val="00A96D0A"/>
    <w:rsid w:val="00A97DF8"/>
    <w:rsid w:val="00AA0075"/>
    <w:rsid w:val="00AA00C7"/>
    <w:rsid w:val="00AA1D95"/>
    <w:rsid w:val="00AA3B84"/>
    <w:rsid w:val="00AA70D0"/>
    <w:rsid w:val="00AB12B9"/>
    <w:rsid w:val="00AB7BCA"/>
    <w:rsid w:val="00AB7ED4"/>
    <w:rsid w:val="00AC0621"/>
    <w:rsid w:val="00AC0BC9"/>
    <w:rsid w:val="00AC0E42"/>
    <w:rsid w:val="00AC215C"/>
    <w:rsid w:val="00AD1D5C"/>
    <w:rsid w:val="00AD4C9E"/>
    <w:rsid w:val="00AD6936"/>
    <w:rsid w:val="00AD7FA5"/>
    <w:rsid w:val="00AE015F"/>
    <w:rsid w:val="00AE5E5E"/>
    <w:rsid w:val="00AE5E8F"/>
    <w:rsid w:val="00AF04B2"/>
    <w:rsid w:val="00AF22F0"/>
    <w:rsid w:val="00AF3B9F"/>
    <w:rsid w:val="00AF7E4E"/>
    <w:rsid w:val="00B017EF"/>
    <w:rsid w:val="00B04290"/>
    <w:rsid w:val="00B077AD"/>
    <w:rsid w:val="00B3330E"/>
    <w:rsid w:val="00B3330F"/>
    <w:rsid w:val="00B4180A"/>
    <w:rsid w:val="00B41876"/>
    <w:rsid w:val="00B4196B"/>
    <w:rsid w:val="00B425EF"/>
    <w:rsid w:val="00B428A9"/>
    <w:rsid w:val="00B434DE"/>
    <w:rsid w:val="00B464F2"/>
    <w:rsid w:val="00B467F8"/>
    <w:rsid w:val="00B46ECE"/>
    <w:rsid w:val="00B53BAA"/>
    <w:rsid w:val="00B53DCB"/>
    <w:rsid w:val="00B54706"/>
    <w:rsid w:val="00B547D6"/>
    <w:rsid w:val="00B555BA"/>
    <w:rsid w:val="00B5584C"/>
    <w:rsid w:val="00B5727D"/>
    <w:rsid w:val="00B5779F"/>
    <w:rsid w:val="00B5788C"/>
    <w:rsid w:val="00B6098D"/>
    <w:rsid w:val="00B61D7F"/>
    <w:rsid w:val="00B6559C"/>
    <w:rsid w:val="00B67B09"/>
    <w:rsid w:val="00B71EA8"/>
    <w:rsid w:val="00B737A0"/>
    <w:rsid w:val="00B771E4"/>
    <w:rsid w:val="00B7725C"/>
    <w:rsid w:val="00B81E11"/>
    <w:rsid w:val="00B820EE"/>
    <w:rsid w:val="00B90B1F"/>
    <w:rsid w:val="00B90C3F"/>
    <w:rsid w:val="00B93757"/>
    <w:rsid w:val="00B95F9E"/>
    <w:rsid w:val="00B9610F"/>
    <w:rsid w:val="00BA5792"/>
    <w:rsid w:val="00BA620C"/>
    <w:rsid w:val="00BB03C2"/>
    <w:rsid w:val="00BC4870"/>
    <w:rsid w:val="00BC7903"/>
    <w:rsid w:val="00BD0556"/>
    <w:rsid w:val="00BD205E"/>
    <w:rsid w:val="00BE3132"/>
    <w:rsid w:val="00BE72F7"/>
    <w:rsid w:val="00BF27E3"/>
    <w:rsid w:val="00BF461A"/>
    <w:rsid w:val="00BF4FD0"/>
    <w:rsid w:val="00C02459"/>
    <w:rsid w:val="00C0602C"/>
    <w:rsid w:val="00C06C06"/>
    <w:rsid w:val="00C11648"/>
    <w:rsid w:val="00C17CDB"/>
    <w:rsid w:val="00C20955"/>
    <w:rsid w:val="00C21A0F"/>
    <w:rsid w:val="00C23395"/>
    <w:rsid w:val="00C24B86"/>
    <w:rsid w:val="00C3146E"/>
    <w:rsid w:val="00C36992"/>
    <w:rsid w:val="00C44D11"/>
    <w:rsid w:val="00C455C6"/>
    <w:rsid w:val="00C52010"/>
    <w:rsid w:val="00C56F5B"/>
    <w:rsid w:val="00C608D8"/>
    <w:rsid w:val="00C610BB"/>
    <w:rsid w:val="00C63D3E"/>
    <w:rsid w:val="00C63F08"/>
    <w:rsid w:val="00C66299"/>
    <w:rsid w:val="00C77780"/>
    <w:rsid w:val="00C8109A"/>
    <w:rsid w:val="00C82E09"/>
    <w:rsid w:val="00C835C8"/>
    <w:rsid w:val="00C84673"/>
    <w:rsid w:val="00C84992"/>
    <w:rsid w:val="00C85748"/>
    <w:rsid w:val="00C87F59"/>
    <w:rsid w:val="00C9236F"/>
    <w:rsid w:val="00C9383F"/>
    <w:rsid w:val="00CA56D1"/>
    <w:rsid w:val="00CC08FA"/>
    <w:rsid w:val="00CC18B0"/>
    <w:rsid w:val="00CC1AEB"/>
    <w:rsid w:val="00CC47BB"/>
    <w:rsid w:val="00CC5400"/>
    <w:rsid w:val="00CD39AB"/>
    <w:rsid w:val="00CE30EC"/>
    <w:rsid w:val="00CE4AA8"/>
    <w:rsid w:val="00CF6B49"/>
    <w:rsid w:val="00CF79B4"/>
    <w:rsid w:val="00D03DF2"/>
    <w:rsid w:val="00D11588"/>
    <w:rsid w:val="00D20899"/>
    <w:rsid w:val="00D209E1"/>
    <w:rsid w:val="00D22B27"/>
    <w:rsid w:val="00D22F2A"/>
    <w:rsid w:val="00D24B20"/>
    <w:rsid w:val="00D24E2D"/>
    <w:rsid w:val="00D25579"/>
    <w:rsid w:val="00D31291"/>
    <w:rsid w:val="00D312BD"/>
    <w:rsid w:val="00D32DD5"/>
    <w:rsid w:val="00D35CEF"/>
    <w:rsid w:val="00D3798A"/>
    <w:rsid w:val="00D421CD"/>
    <w:rsid w:val="00D4393F"/>
    <w:rsid w:val="00D47C2A"/>
    <w:rsid w:val="00D55E6C"/>
    <w:rsid w:val="00D64A79"/>
    <w:rsid w:val="00D70326"/>
    <w:rsid w:val="00D71C9F"/>
    <w:rsid w:val="00D76A06"/>
    <w:rsid w:val="00D77709"/>
    <w:rsid w:val="00D81C0C"/>
    <w:rsid w:val="00D84702"/>
    <w:rsid w:val="00D911AE"/>
    <w:rsid w:val="00D93CA8"/>
    <w:rsid w:val="00D956D5"/>
    <w:rsid w:val="00D960E0"/>
    <w:rsid w:val="00D961A8"/>
    <w:rsid w:val="00D972B8"/>
    <w:rsid w:val="00DA5B2E"/>
    <w:rsid w:val="00DA72C4"/>
    <w:rsid w:val="00DA78B5"/>
    <w:rsid w:val="00DB37CB"/>
    <w:rsid w:val="00DB3F15"/>
    <w:rsid w:val="00DB4BB5"/>
    <w:rsid w:val="00DB6799"/>
    <w:rsid w:val="00DB6B0E"/>
    <w:rsid w:val="00DC1AD1"/>
    <w:rsid w:val="00DC79F6"/>
    <w:rsid w:val="00DD1C71"/>
    <w:rsid w:val="00DD43D1"/>
    <w:rsid w:val="00DD49F0"/>
    <w:rsid w:val="00DD63C9"/>
    <w:rsid w:val="00DD68CC"/>
    <w:rsid w:val="00DE00CF"/>
    <w:rsid w:val="00DE1E14"/>
    <w:rsid w:val="00DE5555"/>
    <w:rsid w:val="00DE76C9"/>
    <w:rsid w:val="00DF134E"/>
    <w:rsid w:val="00DF5A30"/>
    <w:rsid w:val="00DF7D10"/>
    <w:rsid w:val="00E01151"/>
    <w:rsid w:val="00E019D4"/>
    <w:rsid w:val="00E03807"/>
    <w:rsid w:val="00E05506"/>
    <w:rsid w:val="00E06112"/>
    <w:rsid w:val="00E110B0"/>
    <w:rsid w:val="00E115DE"/>
    <w:rsid w:val="00E2073F"/>
    <w:rsid w:val="00E3047D"/>
    <w:rsid w:val="00E32B7D"/>
    <w:rsid w:val="00E33C0D"/>
    <w:rsid w:val="00E35B9E"/>
    <w:rsid w:val="00E42630"/>
    <w:rsid w:val="00E44B0F"/>
    <w:rsid w:val="00E52427"/>
    <w:rsid w:val="00E5520D"/>
    <w:rsid w:val="00E61F31"/>
    <w:rsid w:val="00E61F7F"/>
    <w:rsid w:val="00E749E9"/>
    <w:rsid w:val="00E77C95"/>
    <w:rsid w:val="00E80568"/>
    <w:rsid w:val="00E81E4C"/>
    <w:rsid w:val="00E83285"/>
    <w:rsid w:val="00E838E9"/>
    <w:rsid w:val="00E85628"/>
    <w:rsid w:val="00E87EBF"/>
    <w:rsid w:val="00E93C60"/>
    <w:rsid w:val="00E940E9"/>
    <w:rsid w:val="00E96877"/>
    <w:rsid w:val="00EA138C"/>
    <w:rsid w:val="00EA2FC8"/>
    <w:rsid w:val="00EA58DD"/>
    <w:rsid w:val="00EA7F26"/>
    <w:rsid w:val="00EB1201"/>
    <w:rsid w:val="00EB1644"/>
    <w:rsid w:val="00EB28F3"/>
    <w:rsid w:val="00EB3470"/>
    <w:rsid w:val="00EB3CE4"/>
    <w:rsid w:val="00EB4E80"/>
    <w:rsid w:val="00EB5C76"/>
    <w:rsid w:val="00EB7768"/>
    <w:rsid w:val="00EB77E7"/>
    <w:rsid w:val="00EC43AA"/>
    <w:rsid w:val="00ED0E9A"/>
    <w:rsid w:val="00ED10D2"/>
    <w:rsid w:val="00ED7722"/>
    <w:rsid w:val="00ED7EA6"/>
    <w:rsid w:val="00EE0783"/>
    <w:rsid w:val="00EE0B2A"/>
    <w:rsid w:val="00EE64BB"/>
    <w:rsid w:val="00EE6906"/>
    <w:rsid w:val="00EE6C39"/>
    <w:rsid w:val="00EF2D31"/>
    <w:rsid w:val="00EF593A"/>
    <w:rsid w:val="00F061E4"/>
    <w:rsid w:val="00F10BCA"/>
    <w:rsid w:val="00F13AD6"/>
    <w:rsid w:val="00F159BC"/>
    <w:rsid w:val="00F210B0"/>
    <w:rsid w:val="00F21113"/>
    <w:rsid w:val="00F22845"/>
    <w:rsid w:val="00F26B1C"/>
    <w:rsid w:val="00F30EC0"/>
    <w:rsid w:val="00F31E01"/>
    <w:rsid w:val="00F34212"/>
    <w:rsid w:val="00F35100"/>
    <w:rsid w:val="00F366E4"/>
    <w:rsid w:val="00F37F08"/>
    <w:rsid w:val="00F423CB"/>
    <w:rsid w:val="00F43521"/>
    <w:rsid w:val="00F43EE9"/>
    <w:rsid w:val="00F4762A"/>
    <w:rsid w:val="00F47E92"/>
    <w:rsid w:val="00F556E3"/>
    <w:rsid w:val="00F55A6E"/>
    <w:rsid w:val="00F56F8D"/>
    <w:rsid w:val="00F63105"/>
    <w:rsid w:val="00F64EE4"/>
    <w:rsid w:val="00F65ADC"/>
    <w:rsid w:val="00F719D5"/>
    <w:rsid w:val="00F72DCC"/>
    <w:rsid w:val="00F734F5"/>
    <w:rsid w:val="00F7498A"/>
    <w:rsid w:val="00F74B1B"/>
    <w:rsid w:val="00F756A3"/>
    <w:rsid w:val="00F80CC6"/>
    <w:rsid w:val="00F81B4E"/>
    <w:rsid w:val="00F831CF"/>
    <w:rsid w:val="00F83A7C"/>
    <w:rsid w:val="00F912E4"/>
    <w:rsid w:val="00F97410"/>
    <w:rsid w:val="00FA2DD4"/>
    <w:rsid w:val="00FA3172"/>
    <w:rsid w:val="00FA3737"/>
    <w:rsid w:val="00FB001C"/>
    <w:rsid w:val="00FB345C"/>
    <w:rsid w:val="00FB386E"/>
    <w:rsid w:val="00FB38DD"/>
    <w:rsid w:val="00FB5501"/>
    <w:rsid w:val="00FB768A"/>
    <w:rsid w:val="00FC3487"/>
    <w:rsid w:val="00FC4770"/>
    <w:rsid w:val="00FD468F"/>
    <w:rsid w:val="00FE358D"/>
    <w:rsid w:val="00FE7A91"/>
    <w:rsid w:val="00FF28B5"/>
    <w:rsid w:val="00FF4BEF"/>
    <w:rsid w:val="00FF5D0B"/>
    <w:rsid w:val="00FF6E46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FD7D8"/>
  <w15:chartTrackingRefBased/>
  <w15:docId w15:val="{EDAD3D79-92AB-43B3-BC7A-905BEA2E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D0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val="ru-RU"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customStyle="1" w:styleId="ac">
    <w:name w:val="Обычный (веб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customStyle="1" w:styleId="af">
    <w:name w:val="Название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atn">
    <w:name w:val="atn"/>
    <w:rsid w:val="00B3330F"/>
  </w:style>
  <w:style w:type="paragraph" w:styleId="HTML">
    <w:name w:val="HTML Preformatted"/>
    <w:basedOn w:val="a"/>
    <w:link w:val="HTML0"/>
    <w:uiPriority w:val="99"/>
    <w:unhideWhenUsed/>
    <w:rsid w:val="00687A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687A42"/>
    <w:rPr>
      <w:rFonts w:ascii="Courier New" w:hAnsi="Courier New" w:cs="Courier New"/>
      <w:lang w:val="ru-RU" w:eastAsia="ru-RU"/>
    </w:rPr>
  </w:style>
  <w:style w:type="character" w:customStyle="1" w:styleId="y2iqfc">
    <w:name w:val="y2iqfc"/>
    <w:basedOn w:val="a0"/>
    <w:rsid w:val="00687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46D2-0BE8-4D2A-94DC-1EB6D4C85F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257</TotalTime>
  <Pages>5</Pages>
  <Words>956</Words>
  <Characters>6812</Characters>
  <Application>Microsoft Office Word</Application>
  <DocSecurity>0</DocSecurity>
  <Lines>184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Korostin, Vitaliy</cp:lastModifiedBy>
  <cp:revision>108</cp:revision>
  <cp:lastPrinted>2024-02-12T09:15:00Z</cp:lastPrinted>
  <dcterms:created xsi:type="dcterms:W3CDTF">2023-09-01T11:31:00Z</dcterms:created>
  <dcterms:modified xsi:type="dcterms:W3CDTF">2024-02-16T15:38:00Z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06f48be544cdac86226664281147faeaf60affd1e2f9b70f8d37b0b6914e4ef2</vt:lpwstr>
  </property>
</Properties>
</file>